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51DC" w:rsidRDefault="005749D6" w:rsidP="007572FC">
      <w:pPr>
        <w:pStyle w:val="Docketnumber"/>
      </w:pPr>
      <w:r>
        <w:t>D</w:t>
      </w:r>
      <w:r w:rsidR="007572FC">
        <w:t>OCKET NO.</w:t>
      </w:r>
      <w:r>
        <w:t xml:space="preserve"> 45656</w:t>
      </w:r>
    </w:p>
    <w:tbl>
      <w:tblPr>
        <w:tblStyle w:val="TableGrid"/>
        <w:tblW w:w="9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8"/>
        <w:gridCol w:w="360"/>
        <w:gridCol w:w="4392"/>
      </w:tblGrid>
      <w:tr w:rsidR="007572FC" w:rsidTr="009C1919">
        <w:tc>
          <w:tcPr>
            <w:tcW w:w="4608" w:type="dxa"/>
          </w:tcPr>
          <w:p w:rsidR="007572FC" w:rsidRDefault="005749D6" w:rsidP="001E360C">
            <w:pPr>
              <w:pStyle w:val="Docketstyle"/>
            </w:pPr>
            <w:r>
              <w:rPr>
                <w:bCs/>
              </w:rPr>
              <w:t>APPLICATION OF AQUA TEXAS, INC. AND MONTGOMERY COUNTY MUNICIPAL UTILITY DISTRICT NO. 126 FOR SALE, TRANSFER, OR MERGER OF FACILITIES AND CERTIFICATE RIGHTS IN MONTGOMERY COUNTY</w:t>
            </w:r>
          </w:p>
        </w:tc>
        <w:tc>
          <w:tcPr>
            <w:tcW w:w="360" w:type="dxa"/>
          </w:tcPr>
          <w:p w:rsidR="007572FC" w:rsidRDefault="001E360C" w:rsidP="001E360C">
            <w:pPr>
              <w:pStyle w:val="Docketstyle"/>
            </w:pPr>
            <w:r>
              <w:t>§</w:t>
            </w:r>
          </w:p>
          <w:p w:rsidR="001E360C" w:rsidRDefault="001E360C" w:rsidP="001E360C">
            <w:pPr>
              <w:pStyle w:val="Docketstyle"/>
            </w:pPr>
            <w:r>
              <w:t>§</w:t>
            </w:r>
          </w:p>
          <w:p w:rsidR="001E360C" w:rsidRDefault="001E360C" w:rsidP="001E360C">
            <w:pPr>
              <w:pStyle w:val="Docketstyle"/>
            </w:pPr>
            <w:r>
              <w:t>§</w:t>
            </w:r>
          </w:p>
          <w:p w:rsidR="005749D6" w:rsidRDefault="005749D6" w:rsidP="001E360C">
            <w:pPr>
              <w:pStyle w:val="Docketstyle"/>
            </w:pPr>
            <w:r>
              <w:t>§</w:t>
            </w:r>
          </w:p>
          <w:p w:rsidR="005749D6" w:rsidRDefault="005749D6" w:rsidP="001E360C">
            <w:pPr>
              <w:pStyle w:val="Docketstyle"/>
            </w:pPr>
            <w:r>
              <w:t>§</w:t>
            </w:r>
          </w:p>
          <w:p w:rsidR="005749D6" w:rsidRDefault="005749D6" w:rsidP="001E360C">
            <w:pPr>
              <w:pStyle w:val="Docketstyle"/>
            </w:pPr>
            <w:r>
              <w:t>§</w:t>
            </w:r>
          </w:p>
          <w:p w:rsidR="005749D6" w:rsidRDefault="005749D6" w:rsidP="001E360C">
            <w:pPr>
              <w:pStyle w:val="Docketstyle"/>
            </w:pPr>
            <w:r>
              <w:t>§</w:t>
            </w:r>
          </w:p>
        </w:tc>
        <w:tc>
          <w:tcPr>
            <w:tcW w:w="4392" w:type="dxa"/>
          </w:tcPr>
          <w:p w:rsidR="007572FC" w:rsidRDefault="001E360C" w:rsidP="001E360C">
            <w:pPr>
              <w:pStyle w:val="DocketstylePUC"/>
            </w:pPr>
            <w:r>
              <w:t>PUBLIC UTILITY COMMISSION</w:t>
            </w:r>
          </w:p>
          <w:p w:rsidR="001E360C" w:rsidRDefault="001E360C" w:rsidP="001E360C">
            <w:pPr>
              <w:pStyle w:val="DocketstylePUC"/>
            </w:pPr>
          </w:p>
          <w:p w:rsidR="001E360C" w:rsidRDefault="001E360C" w:rsidP="001E360C">
            <w:pPr>
              <w:pStyle w:val="DocketstylePUC"/>
            </w:pPr>
            <w:r>
              <w:t>OF TEXAS</w:t>
            </w:r>
          </w:p>
        </w:tc>
      </w:tr>
    </w:tbl>
    <w:p w:rsidR="007572FC" w:rsidRDefault="005749D6" w:rsidP="00C54659">
      <w:pPr>
        <w:pStyle w:val="Titleoforder"/>
      </w:pPr>
      <w:r>
        <w:t>NOTICE OF APPROVAL</w:t>
      </w:r>
    </w:p>
    <w:p w:rsidR="005749D6" w:rsidRDefault="005749D6" w:rsidP="005749D6">
      <w:pPr>
        <w:pStyle w:val="BodyText"/>
      </w:pPr>
      <w:r>
        <w:t>This Notice addresses the application of Aqua Texas, Inc. d/b/a Aqua Texas and Montgomery County Muni</w:t>
      </w:r>
      <w:r w:rsidR="00D0072F">
        <w:t xml:space="preserve">cipal Utility District No. 126 </w:t>
      </w:r>
      <w:r>
        <w:t>for the sale, transfer, or merger of facilities and certain certificate ri</w:t>
      </w:r>
      <w:r w:rsidR="00D0072F">
        <w:t>ghts in Montgomery County</w:t>
      </w:r>
      <w:r>
        <w:t xml:space="preserve">.  The application, as </w:t>
      </w:r>
      <w:r w:rsidR="000D53F9">
        <w:t xml:space="preserve">amended and </w:t>
      </w:r>
      <w:r>
        <w:t>supplemented, is approved.</w:t>
      </w:r>
    </w:p>
    <w:p w:rsidR="005749D6" w:rsidRDefault="005749D6" w:rsidP="005749D6">
      <w:pPr>
        <w:pStyle w:val="BodyText"/>
      </w:pPr>
      <w:r>
        <w:t xml:space="preserve">The Commission adopts the following findings of fact, conclusions of law and ordering paragraphs. </w:t>
      </w:r>
    </w:p>
    <w:p w:rsidR="005749D6" w:rsidRPr="005E4509" w:rsidRDefault="005749D6" w:rsidP="005749D6">
      <w:pPr>
        <w:pStyle w:val="Heading1"/>
      </w:pPr>
      <w:r w:rsidRPr="005E4509">
        <w:t>Findings of Fact</w:t>
      </w:r>
    </w:p>
    <w:p w:rsidR="005749D6" w:rsidRPr="005E4509" w:rsidRDefault="005749D6" w:rsidP="005749D6">
      <w:pPr>
        <w:pStyle w:val="Heading7"/>
      </w:pPr>
      <w:r w:rsidRPr="005E4509">
        <w:t>Procedural History, Description, and Background</w:t>
      </w:r>
    </w:p>
    <w:p w:rsidR="005749D6" w:rsidRDefault="005749D6" w:rsidP="005749D6">
      <w:pPr>
        <w:pStyle w:val="FOFNumbered"/>
      </w:pPr>
      <w:r>
        <w:t xml:space="preserve">On February 24, 2016, Aqua and </w:t>
      </w:r>
      <w:r w:rsidR="00D0072F">
        <w:t>MUD 126</w:t>
      </w:r>
      <w:r w:rsidR="007C29F7">
        <w:t xml:space="preserve"> </w:t>
      </w:r>
      <w:r>
        <w:t xml:space="preserve">filed an application for approval and enforcement of certain contract terms designating certificate of convenience and necessity </w:t>
      </w:r>
      <w:r w:rsidR="000D53F9">
        <w:t xml:space="preserve">(CCN) </w:t>
      </w:r>
      <w:r>
        <w:t xml:space="preserve">service areas under Texas Water Code § 13.248 (TWC) and for decertification of </w:t>
      </w:r>
      <w:r w:rsidR="00BB2428">
        <w:t xml:space="preserve">certain </w:t>
      </w:r>
      <w:r>
        <w:t xml:space="preserve">areas under </w:t>
      </w:r>
      <w:r w:rsidR="00BB2428">
        <w:t xml:space="preserve">TWC </w:t>
      </w:r>
      <w:r>
        <w:t xml:space="preserve">§ 13.254.  </w:t>
      </w:r>
    </w:p>
    <w:p w:rsidR="000763B2" w:rsidRDefault="000763B2" w:rsidP="00EF595A">
      <w:pPr>
        <w:pStyle w:val="FOFNumbered"/>
      </w:pPr>
      <w:r>
        <w:t xml:space="preserve">Aqua holds water CCN No. </w:t>
      </w:r>
      <w:r w:rsidR="00EF595A">
        <w:t xml:space="preserve">13203 and sewer CCN No. 21065 in </w:t>
      </w:r>
      <w:r w:rsidR="00BD5048">
        <w:t>Montgomery and other counties</w:t>
      </w:r>
      <w:r w:rsidR="00EF595A">
        <w:t xml:space="preserve">, portions of which are located </w:t>
      </w:r>
      <w:r>
        <w:t xml:space="preserve">within MUD 126’s boundary.  </w:t>
      </w:r>
    </w:p>
    <w:p w:rsidR="00BB2428" w:rsidRDefault="00BB2428" w:rsidP="005749D6">
      <w:pPr>
        <w:pStyle w:val="FOFNumbered"/>
      </w:pPr>
      <w:r>
        <w:t xml:space="preserve">MUD 126 </w:t>
      </w:r>
      <w:r w:rsidR="00BD5048">
        <w:t xml:space="preserve">requests </w:t>
      </w:r>
      <w:r w:rsidR="000763B2">
        <w:t xml:space="preserve">the transfer from Aqua of the portions of Aqua’s water and sewer certificated service areas that are located inside MUD 126’s boundaries, totaling approximately 173.63 </w:t>
      </w:r>
      <w:r>
        <w:t>acre</w:t>
      </w:r>
      <w:r w:rsidR="000763B2">
        <w:t>s.</w:t>
      </w:r>
      <w:r>
        <w:t xml:space="preserve"> </w:t>
      </w:r>
    </w:p>
    <w:p w:rsidR="00BB2428" w:rsidRDefault="00BB2428" w:rsidP="005749D6">
      <w:pPr>
        <w:pStyle w:val="FOFNumbered"/>
      </w:pPr>
      <w:r>
        <w:t xml:space="preserve">Aqua seeks to decertify </w:t>
      </w:r>
      <w:r w:rsidR="000763B2">
        <w:t>from CCN Nos. 13203 and 21065</w:t>
      </w:r>
      <w:r w:rsidR="000763B2">
        <w:t xml:space="preserve"> </w:t>
      </w:r>
      <w:r>
        <w:t xml:space="preserve">slivers of property </w:t>
      </w:r>
      <w:r w:rsidR="000763B2">
        <w:t xml:space="preserve">adjacent to the service area requested by MUD 126 </w:t>
      </w:r>
      <w:r w:rsidR="00EF595A">
        <w:t>that would be left behind</w:t>
      </w:r>
      <w:r w:rsidR="000763B2">
        <w:t xml:space="preserve"> and </w:t>
      </w:r>
      <w:r w:rsidR="00EF595A">
        <w:t xml:space="preserve">that would be </w:t>
      </w:r>
      <w:r w:rsidR="000763B2">
        <w:t xml:space="preserve">difficult or impossible to serve, </w:t>
      </w:r>
      <w:r w:rsidR="00EF595A">
        <w:t>totaling</w:t>
      </w:r>
      <w:r>
        <w:t xml:space="preserve"> approximately 6.42 acres. </w:t>
      </w:r>
    </w:p>
    <w:p w:rsidR="00367DC5" w:rsidRDefault="005749D6" w:rsidP="005749D6">
      <w:pPr>
        <w:pStyle w:val="FOFNumbered"/>
      </w:pPr>
      <w:r>
        <w:lastRenderedPageBreak/>
        <w:t xml:space="preserve">On June 29, 2016, Aqua and </w:t>
      </w:r>
      <w:r w:rsidR="007C29F7">
        <w:t>MUD</w:t>
      </w:r>
      <w:r>
        <w:t xml:space="preserve"> 126 </w:t>
      </w:r>
      <w:r w:rsidR="00BB2428">
        <w:t xml:space="preserve">amended the application to seek the sale and transfer of </w:t>
      </w:r>
      <w:r w:rsidR="00C02E1D">
        <w:t>the requested</w:t>
      </w:r>
      <w:r w:rsidR="00563A5A">
        <w:t xml:space="preserve"> portion of Aqua</w:t>
      </w:r>
      <w:r w:rsidR="00367DC5">
        <w:t xml:space="preserve">’ water and sewer service areas to </w:t>
      </w:r>
      <w:r w:rsidR="00563A5A">
        <w:t>MUD 126</w:t>
      </w:r>
      <w:r w:rsidR="000272B3">
        <w:t xml:space="preserve"> under TWC </w:t>
      </w:r>
      <w:r w:rsidR="00D07135" w:rsidRPr="00D6548C">
        <w:rPr>
          <w:szCs w:val="24"/>
        </w:rPr>
        <w:t>§ </w:t>
      </w:r>
      <w:r w:rsidR="00D07135">
        <w:rPr>
          <w:szCs w:val="24"/>
        </w:rPr>
        <w:t xml:space="preserve">13.251 and </w:t>
      </w:r>
      <w:r w:rsidR="00D07135" w:rsidRPr="00D07135">
        <w:rPr>
          <w:szCs w:val="24"/>
        </w:rPr>
        <w:t>16 Texas Administrative Code</w:t>
      </w:r>
      <w:r w:rsidR="00D07135" w:rsidRPr="00D07135">
        <w:rPr>
          <w:smallCaps/>
          <w:szCs w:val="24"/>
        </w:rPr>
        <w:t xml:space="preserve"> § </w:t>
      </w:r>
      <w:r w:rsidR="00D07135">
        <w:rPr>
          <w:szCs w:val="24"/>
        </w:rPr>
        <w:t>24.11</w:t>
      </w:r>
      <w:r w:rsidR="003A17B0">
        <w:rPr>
          <w:szCs w:val="24"/>
        </w:rPr>
        <w:t>2</w:t>
      </w:r>
      <w:r w:rsidR="00D07135">
        <w:rPr>
          <w:szCs w:val="24"/>
        </w:rPr>
        <w:t xml:space="preserve"> (TAC).</w:t>
      </w:r>
      <w:r w:rsidR="003A17B0">
        <w:rPr>
          <w:rStyle w:val="FootnoteReference"/>
          <w:szCs w:val="24"/>
        </w:rPr>
        <w:footnoteReference w:id="1"/>
      </w:r>
      <w:r w:rsidR="00BB2428">
        <w:rPr>
          <w:szCs w:val="24"/>
        </w:rPr>
        <w:t xml:space="preserve">  No changes were made to the portion of the application requesting decertification.</w:t>
      </w:r>
      <w:r w:rsidR="00D07135">
        <w:rPr>
          <w:szCs w:val="24"/>
        </w:rPr>
        <w:t xml:space="preserve"> </w:t>
      </w:r>
      <w:r w:rsidR="00367DC5">
        <w:t xml:space="preserve">  </w:t>
      </w:r>
    </w:p>
    <w:p w:rsidR="005749D6" w:rsidRDefault="00F21A1D" w:rsidP="005749D6">
      <w:pPr>
        <w:pStyle w:val="FOFNumbered"/>
      </w:pPr>
      <w:r>
        <w:t xml:space="preserve">MUD 126 </w:t>
      </w:r>
      <w:r w:rsidR="005749D6">
        <w:t xml:space="preserve">currently does not hold a CCN, </w:t>
      </w:r>
      <w:r w:rsidR="00D07135">
        <w:t xml:space="preserve">and </w:t>
      </w:r>
      <w:r w:rsidR="005749D6">
        <w:t>seeks issuance of new water and sewer CCN</w:t>
      </w:r>
      <w:r w:rsidR="00EF595A">
        <w:t>s</w:t>
      </w:r>
      <w:r w:rsidR="00D07135">
        <w:t xml:space="preserve">.  </w:t>
      </w:r>
    </w:p>
    <w:p w:rsidR="005749D6" w:rsidRDefault="005749D6" w:rsidP="005749D6">
      <w:pPr>
        <w:pStyle w:val="FOFNumbered"/>
      </w:pPr>
      <w:r>
        <w:t>There are no current Aqua customers or facilities located in the</w:t>
      </w:r>
      <w:r w:rsidR="007C29F7">
        <w:t xml:space="preserve"> </w:t>
      </w:r>
      <w:r w:rsidR="00C02E1D">
        <w:t xml:space="preserve">requested </w:t>
      </w:r>
      <w:r w:rsidR="007C29F7">
        <w:t xml:space="preserve">service areas </w:t>
      </w:r>
      <w:r>
        <w:t xml:space="preserve">and no Aqua customers or facilities are proposed for transfer to </w:t>
      </w:r>
      <w:r w:rsidR="00090BD1">
        <w:t>MUD 126</w:t>
      </w:r>
      <w:r>
        <w:t xml:space="preserve"> as part </w:t>
      </w:r>
      <w:r w:rsidR="00EB4751">
        <w:t xml:space="preserve">of this </w:t>
      </w:r>
      <w:r w:rsidR="007C29F7">
        <w:t>application</w:t>
      </w:r>
      <w:r>
        <w:t>.  Therefore, no customer deposit transfer</w:t>
      </w:r>
      <w:r w:rsidR="007C29F7">
        <w:t xml:space="preserve">s or refunds </w:t>
      </w:r>
      <w:r w:rsidR="00EB4751">
        <w:t>are</w:t>
      </w:r>
      <w:r w:rsidR="007C29F7">
        <w:t xml:space="preserve"> required for a</w:t>
      </w:r>
      <w:r>
        <w:t xml:space="preserve">pplication approval.  </w:t>
      </w:r>
    </w:p>
    <w:p w:rsidR="005749D6" w:rsidRDefault="005749D6" w:rsidP="005749D6">
      <w:pPr>
        <w:pStyle w:val="FOFNumbered"/>
      </w:pPr>
      <w:r>
        <w:t>On July 28, 2016, Order No. 6</w:t>
      </w:r>
      <w:r w:rsidR="000272B3">
        <w:t xml:space="preserve"> was issued</w:t>
      </w:r>
      <w:r>
        <w:t xml:space="preserve">, revising the style of the proceedings, deeming the application complete, addressing notice, and establishing </w:t>
      </w:r>
      <w:r w:rsidR="00EF595A">
        <w:t xml:space="preserve">a </w:t>
      </w:r>
      <w:r>
        <w:t xml:space="preserve">procedural schedule. </w:t>
      </w:r>
    </w:p>
    <w:p w:rsidR="00090BD1" w:rsidRDefault="00090BD1" w:rsidP="005749D6">
      <w:pPr>
        <w:pStyle w:val="FOFNumbered"/>
      </w:pPr>
      <w:r>
        <w:t>On September 7, 2017, Order No. 7 was issued, deeming</w:t>
      </w:r>
      <w:r w:rsidR="00DC6E16">
        <w:t xml:space="preserve"> the notice of this application</w:t>
      </w:r>
      <w:r w:rsidR="00C02E1D">
        <w:t xml:space="preserve"> </w:t>
      </w:r>
      <w:r>
        <w:t>provided by Aqua to be sufficient and adopting a procedural schedule for continued processing of the application.</w:t>
      </w:r>
    </w:p>
    <w:p w:rsidR="005749D6" w:rsidRDefault="005749D6" w:rsidP="005749D6">
      <w:pPr>
        <w:pStyle w:val="FOFNumbered"/>
      </w:pPr>
      <w:r>
        <w:t xml:space="preserve">On October 17, 2017, Commission Staff </w:t>
      </w:r>
      <w:r w:rsidR="00EF595A">
        <w:t>recommended</w:t>
      </w:r>
      <w:r>
        <w:t xml:space="preserve"> approval of the proposed transaction indicating that the proposed transaction meets the relevant statutory and regulatory requirements.</w:t>
      </w:r>
    </w:p>
    <w:p w:rsidR="005749D6" w:rsidRDefault="005749D6" w:rsidP="005749D6">
      <w:pPr>
        <w:pStyle w:val="FOFNumbered"/>
      </w:pPr>
      <w:r>
        <w:t>On October 19, 2016, Order No. 8 was issued</w:t>
      </w:r>
      <w:r w:rsidR="000272B3">
        <w:t>,</w:t>
      </w:r>
      <w:r>
        <w:t xml:space="preserve"> </w:t>
      </w:r>
      <w:r w:rsidR="00EF595A">
        <w:t xml:space="preserve">approving the sale and </w:t>
      </w:r>
      <w:r>
        <w:t>authorizing the transaction to proceed.</w:t>
      </w:r>
    </w:p>
    <w:p w:rsidR="005749D6" w:rsidRDefault="005749D6" w:rsidP="005749D6">
      <w:pPr>
        <w:pStyle w:val="FOFNumbered"/>
      </w:pPr>
      <w:r>
        <w:t xml:space="preserve">On July 20, 2017, </w:t>
      </w:r>
      <w:r w:rsidR="004B3FCD">
        <w:t>Aqua</w:t>
      </w:r>
      <w:r>
        <w:t xml:space="preserve"> filed </w:t>
      </w:r>
      <w:r w:rsidR="007C29F7">
        <w:t xml:space="preserve">a bill of sale </w:t>
      </w:r>
      <w:r>
        <w:t xml:space="preserve">and other closing documents to show that the transaction was finalized.  </w:t>
      </w:r>
    </w:p>
    <w:p w:rsidR="005749D6" w:rsidRDefault="005749D6" w:rsidP="005749D6">
      <w:pPr>
        <w:pStyle w:val="FOFNumbered"/>
      </w:pPr>
      <w:r>
        <w:t xml:space="preserve">On August 4, 2017, Commission Staff </w:t>
      </w:r>
      <w:r w:rsidR="00090BD1">
        <w:t>recommended that</w:t>
      </w:r>
      <w:r>
        <w:t xml:space="preserve"> the </w:t>
      </w:r>
      <w:r w:rsidR="00090BD1">
        <w:t xml:space="preserve">closing </w:t>
      </w:r>
      <w:r>
        <w:t xml:space="preserve">documents </w:t>
      </w:r>
      <w:r w:rsidR="00090BD1">
        <w:t xml:space="preserve">provided </w:t>
      </w:r>
      <w:r>
        <w:t xml:space="preserve">were sufficient to show that the </w:t>
      </w:r>
      <w:r w:rsidR="00090BD1">
        <w:t xml:space="preserve">transaction was fully completed, </w:t>
      </w:r>
      <w:r w:rsidR="00C02E1D">
        <w:t>stated</w:t>
      </w:r>
      <w:r w:rsidR="00090BD1">
        <w:t xml:space="preserve"> that there were no customer deposits and proposed a procedural schedule for continued processing of the application. </w:t>
      </w:r>
    </w:p>
    <w:p w:rsidR="005749D6" w:rsidRPr="00050D4E" w:rsidRDefault="005749D6" w:rsidP="005749D6">
      <w:pPr>
        <w:pStyle w:val="FOFNumbered"/>
      </w:pPr>
      <w:r>
        <w:lastRenderedPageBreak/>
        <w:t>On August 8, 2017, Order No. 9</w:t>
      </w:r>
      <w:r w:rsidR="007C29F7">
        <w:t xml:space="preserve"> was issued</w:t>
      </w:r>
      <w:r w:rsidR="000272B3">
        <w:t>,</w:t>
      </w:r>
      <w:r w:rsidR="007C29F7">
        <w:t xml:space="preserve"> deeming </w:t>
      </w:r>
      <w:r w:rsidR="004B3FCD">
        <w:t>the</w:t>
      </w:r>
      <w:r>
        <w:t xml:space="preserve"> closing documentation </w:t>
      </w:r>
      <w:r w:rsidR="004B3FCD">
        <w:t xml:space="preserve">provided to be </w:t>
      </w:r>
      <w:r w:rsidRPr="00050D4E">
        <w:t>sufficient and establishing a further procedural schedule.</w:t>
      </w:r>
    </w:p>
    <w:p w:rsidR="005749D6" w:rsidRPr="00CD3475" w:rsidRDefault="005749D6" w:rsidP="005749D6">
      <w:pPr>
        <w:pStyle w:val="FOFNumbered"/>
        <w:rPr>
          <w:u w:val="single"/>
        </w:rPr>
      </w:pPr>
      <w:r w:rsidRPr="00050D4E">
        <w:t xml:space="preserve">On </w:t>
      </w:r>
      <w:r>
        <w:t>August 28</w:t>
      </w:r>
      <w:r w:rsidRPr="00050D4E">
        <w:t xml:space="preserve">, 2017, </w:t>
      </w:r>
      <w:r>
        <w:t xml:space="preserve">Aqua and </w:t>
      </w:r>
      <w:r w:rsidR="00F21A1D">
        <w:t xml:space="preserve">MUD 126 </w:t>
      </w:r>
      <w:r>
        <w:t>filed signed consent forms for</w:t>
      </w:r>
      <w:r w:rsidRPr="00050D4E">
        <w:t xml:space="preserve"> the proposed map</w:t>
      </w:r>
      <w:r>
        <w:t xml:space="preserve">s and </w:t>
      </w:r>
      <w:r w:rsidRPr="00050D4E">
        <w:t>certificate</w:t>
      </w:r>
      <w:r>
        <w:t>s</w:t>
      </w:r>
      <w:r w:rsidR="00EF595A">
        <w:t>,</w:t>
      </w:r>
      <w:r>
        <w:t xml:space="preserve"> </w:t>
      </w:r>
      <w:r w:rsidRPr="00050D4E">
        <w:t xml:space="preserve">as </w:t>
      </w:r>
      <w:r w:rsidR="000272B3">
        <w:t>prepared b</w:t>
      </w:r>
      <w:r w:rsidRPr="00050D4E">
        <w:t>y Commission Staff</w:t>
      </w:r>
      <w:r w:rsidR="006F1288">
        <w:t>.</w:t>
      </w:r>
    </w:p>
    <w:p w:rsidR="00D07135" w:rsidRPr="00EF595A" w:rsidRDefault="00D07135" w:rsidP="005749D6">
      <w:pPr>
        <w:pStyle w:val="FOFNumbered"/>
        <w:rPr>
          <w:u w:val="single"/>
        </w:rPr>
      </w:pPr>
      <w:r>
        <w:t xml:space="preserve">On September 5, 2017, </w:t>
      </w:r>
      <w:r w:rsidR="00C02E1D">
        <w:t>Commission Staff</w:t>
      </w:r>
      <w:r w:rsidR="004B3FCD">
        <w:t xml:space="preserve">, </w:t>
      </w:r>
      <w:r w:rsidR="004B3FCD">
        <w:t xml:space="preserve">Aqua and MUD 126 </w:t>
      </w:r>
      <w:r>
        <w:t>filed a joint proposed notice of approval and request to admi</w:t>
      </w:r>
      <w:r w:rsidR="00EF595A">
        <w:t xml:space="preserve">t evidence; with the certificates and maps referenced in Finding of Fact No. 15 attached.  </w:t>
      </w:r>
    </w:p>
    <w:p w:rsidR="00EF595A" w:rsidRPr="00EF595A" w:rsidRDefault="00EF595A" w:rsidP="00EF595A">
      <w:pPr>
        <w:pStyle w:val="FOFNumbered"/>
      </w:pPr>
      <w:r>
        <w:t>The CCN certificates and maps for Aqua and for MUD 126 described in Finding</w:t>
      </w:r>
      <w:r>
        <w:t>s</w:t>
      </w:r>
      <w:r>
        <w:t xml:space="preserve"> of Fact No. 15 </w:t>
      </w:r>
      <w:r>
        <w:t xml:space="preserve">and 16 </w:t>
      </w:r>
      <w:r>
        <w:t>are attached to this Notice.</w:t>
      </w:r>
    </w:p>
    <w:p w:rsidR="0093291B" w:rsidRPr="0093291B" w:rsidRDefault="0093291B" w:rsidP="005749D6">
      <w:pPr>
        <w:pStyle w:val="FOFNumbered"/>
        <w:rPr>
          <w:u w:val="single"/>
        </w:rPr>
      </w:pPr>
      <w:r>
        <w:t xml:space="preserve">On </w:t>
      </w:r>
      <w:r w:rsidR="006F1288">
        <w:t>September 19</w:t>
      </w:r>
      <w:r w:rsidR="00EB4751">
        <w:t>,</w:t>
      </w:r>
      <w:r>
        <w:t xml:space="preserve"> 2017, Order No. </w:t>
      </w:r>
      <w:r w:rsidR="00EB4751">
        <w:t>11</w:t>
      </w:r>
      <w:r>
        <w:t xml:space="preserve"> was issued, admitting evidence into the record.</w:t>
      </w:r>
    </w:p>
    <w:p w:rsidR="005749D6" w:rsidRPr="005E4509" w:rsidRDefault="005749D6" w:rsidP="005749D6">
      <w:pPr>
        <w:pStyle w:val="Heading7"/>
      </w:pPr>
      <w:r w:rsidRPr="005E4509">
        <w:t>Notice</w:t>
      </w:r>
    </w:p>
    <w:p w:rsidR="00D07135" w:rsidRPr="00952817" w:rsidRDefault="00D07135" w:rsidP="00D07135">
      <w:pPr>
        <w:pStyle w:val="FOFNumbered"/>
        <w:rPr>
          <w:i/>
          <w:iCs/>
        </w:rPr>
      </w:pPr>
      <w:r w:rsidRPr="00952817">
        <w:t xml:space="preserve">Notice of the application was published in the </w:t>
      </w:r>
      <w:r w:rsidRPr="00952817">
        <w:rPr>
          <w:i/>
          <w:iCs/>
        </w:rPr>
        <w:t>Texas Register</w:t>
      </w:r>
      <w:r w:rsidRPr="00952817">
        <w:rPr>
          <w:iCs/>
        </w:rPr>
        <w:t xml:space="preserve"> o</w:t>
      </w:r>
      <w:r w:rsidRPr="00952817">
        <w:t xml:space="preserve">n </w:t>
      </w:r>
      <w:r>
        <w:t>March 11,</w:t>
      </w:r>
      <w:r w:rsidRPr="00952817">
        <w:t xml:space="preserve"> 2016.</w:t>
      </w:r>
    </w:p>
    <w:p w:rsidR="00D07135" w:rsidRPr="00FA680C" w:rsidRDefault="00D07135" w:rsidP="00D07135">
      <w:pPr>
        <w:pStyle w:val="FOFNumbered"/>
        <w:rPr>
          <w:rFonts w:eastAsiaTheme="majorEastAsia" w:cstheme="majorBidi"/>
          <w:b/>
          <w:i/>
          <w:iCs/>
          <w:u w:val="single"/>
        </w:rPr>
      </w:pPr>
      <w:r w:rsidRPr="00952817">
        <w:t xml:space="preserve">Notice of the application was mailed to neighboring systems, landowners, cities and affected parties on </w:t>
      </w:r>
      <w:r>
        <w:t>August 16,</w:t>
      </w:r>
      <w:r w:rsidRPr="00952817">
        <w:t xml:space="preserve"> 2016. </w:t>
      </w:r>
    </w:p>
    <w:p w:rsidR="00D07135" w:rsidRDefault="00D07135" w:rsidP="005749D6">
      <w:pPr>
        <w:pStyle w:val="FOFNumbered"/>
      </w:pPr>
      <w:r w:rsidRPr="00D07135">
        <w:rPr>
          <w:szCs w:val="24"/>
        </w:rPr>
        <w:t xml:space="preserve">On August 23, 2016, </w:t>
      </w:r>
      <w:r w:rsidR="00C02E1D">
        <w:rPr>
          <w:rStyle w:val="FOFNumberedChar"/>
        </w:rPr>
        <w:t xml:space="preserve">Aqua </w:t>
      </w:r>
      <w:r w:rsidRPr="005749D6">
        <w:rPr>
          <w:rStyle w:val="FOFNumberedChar"/>
        </w:rPr>
        <w:t>filed an affidavit of notice attesting to mail</w:t>
      </w:r>
      <w:r w:rsidR="00EB4751">
        <w:rPr>
          <w:rStyle w:val="FOFNumberedChar"/>
        </w:rPr>
        <w:t>ed</w:t>
      </w:r>
      <w:r w:rsidRPr="005749D6">
        <w:rPr>
          <w:rStyle w:val="FOFNumberedChar"/>
        </w:rPr>
        <w:t xml:space="preserve"> notice</w:t>
      </w:r>
      <w:r w:rsidRPr="00D07135">
        <w:rPr>
          <w:szCs w:val="24"/>
        </w:rPr>
        <w:t xml:space="preserve">. </w:t>
      </w:r>
    </w:p>
    <w:p w:rsidR="005749D6" w:rsidRPr="005E4509" w:rsidRDefault="005749D6" w:rsidP="005749D6">
      <w:pPr>
        <w:pStyle w:val="Heading7"/>
      </w:pPr>
      <w:r w:rsidRPr="005E4509">
        <w:t>Informal Disposition</w:t>
      </w:r>
    </w:p>
    <w:p w:rsidR="005749D6" w:rsidRPr="005749D6" w:rsidRDefault="005749D6" w:rsidP="005749D6">
      <w:pPr>
        <w:pStyle w:val="FOFNumbered"/>
      </w:pPr>
      <w:r w:rsidRPr="005749D6">
        <w:t>More than 15 days have passed since completion of all notice required for this docket.</w:t>
      </w:r>
    </w:p>
    <w:p w:rsidR="005749D6" w:rsidRPr="005749D6" w:rsidRDefault="00C02E1D" w:rsidP="005749D6">
      <w:pPr>
        <w:pStyle w:val="FOFNumbered"/>
      </w:pPr>
      <w:r>
        <w:t>Aqua</w:t>
      </w:r>
      <w:r w:rsidR="005749D6" w:rsidRPr="005749D6">
        <w:t xml:space="preserve">, </w:t>
      </w:r>
      <w:r w:rsidR="00F21A1D">
        <w:t>MUD 126</w:t>
      </w:r>
      <w:r w:rsidR="005749D6" w:rsidRPr="005749D6">
        <w:t>, and Commission Staff are the only parties to this proceeding.</w:t>
      </w:r>
    </w:p>
    <w:p w:rsidR="005749D6" w:rsidRDefault="005749D6" w:rsidP="005749D6">
      <w:pPr>
        <w:pStyle w:val="FOFNumbered"/>
      </w:pPr>
      <w:r w:rsidRPr="005749D6">
        <w:t>No protest, motion to intervene, or request for hearing was filed in this docket; therefore, no hearing is necessary</w:t>
      </w:r>
      <w:r>
        <w:t>.</w:t>
      </w:r>
    </w:p>
    <w:p w:rsidR="005749D6" w:rsidRPr="00B518CC" w:rsidRDefault="005749D6" w:rsidP="005749D6">
      <w:pPr>
        <w:pStyle w:val="Heading1"/>
      </w:pPr>
      <w:r w:rsidRPr="00B518CC">
        <w:t>Conclusions of Law</w:t>
      </w:r>
    </w:p>
    <w:p w:rsidR="005749D6" w:rsidRDefault="005749D6" w:rsidP="005749D6">
      <w:pPr>
        <w:pStyle w:val="FOFNumbered"/>
        <w:numPr>
          <w:ilvl w:val="0"/>
          <w:numId w:val="10"/>
        </w:numPr>
      </w:pPr>
      <w:r>
        <w:t xml:space="preserve">The Commission has jurisdiction over this proceeding </w:t>
      </w:r>
      <w:r w:rsidR="00685648">
        <w:t>under</w:t>
      </w:r>
      <w:r>
        <w:t xml:space="preserve"> TWC §§ 13.041, 13.241, 13.246, 13.251 and 13.254.</w:t>
      </w:r>
    </w:p>
    <w:p w:rsidR="005749D6" w:rsidRDefault="00F21A1D" w:rsidP="005749D6">
      <w:pPr>
        <w:pStyle w:val="FOFNumbered"/>
      </w:pPr>
      <w:r>
        <w:t xml:space="preserve">MUD 126 </w:t>
      </w:r>
      <w:r w:rsidR="00C02E1D">
        <w:t xml:space="preserve">and Aqua </w:t>
      </w:r>
      <w:r w:rsidR="005749D6">
        <w:t>are retail public utilities as defined in TWC § 13.002(19) and Aqua is also a utility as defined in TWC § 13.002(23).</w:t>
      </w:r>
    </w:p>
    <w:p w:rsidR="005749D6" w:rsidRDefault="005749D6" w:rsidP="005749D6">
      <w:pPr>
        <w:pStyle w:val="FOFNumbered"/>
      </w:pPr>
      <w:r>
        <w:t xml:space="preserve">Public notice of the </w:t>
      </w:r>
      <w:r w:rsidR="007C29F7">
        <w:t>application</w:t>
      </w:r>
      <w:r>
        <w:t xml:space="preserve"> was provided as required by 16 TAC § 24.112(c).</w:t>
      </w:r>
    </w:p>
    <w:p w:rsidR="005749D6" w:rsidRDefault="005749D6" w:rsidP="005749D6">
      <w:pPr>
        <w:pStyle w:val="FOFNumbered"/>
      </w:pPr>
      <w:r>
        <w:lastRenderedPageBreak/>
        <w:t xml:space="preserve">The </w:t>
      </w:r>
      <w:r w:rsidR="007C29F7">
        <w:t>application</w:t>
      </w:r>
      <w:r>
        <w:t xml:space="preserve"> was processed in accordance with the requirements of TWC §</w:t>
      </w:r>
      <w:r w:rsidR="00C02E1D">
        <w:t>§</w:t>
      </w:r>
      <w:r>
        <w:t xml:space="preserve"> 13.251</w:t>
      </w:r>
      <w:r w:rsidR="00683E85">
        <w:t>, 13.246</w:t>
      </w:r>
      <w:r w:rsidR="00C02E1D">
        <w:t xml:space="preserve"> and 13.254</w:t>
      </w:r>
      <w:r>
        <w:t>, and the requirements of 16 TAC §</w:t>
      </w:r>
      <w:r w:rsidR="00C02E1D">
        <w:t xml:space="preserve">§ </w:t>
      </w:r>
      <w:r>
        <w:t>24.112</w:t>
      </w:r>
      <w:r w:rsidR="00C02E1D">
        <w:t xml:space="preserve"> and 24.113.</w:t>
      </w:r>
    </w:p>
    <w:p w:rsidR="005749D6" w:rsidRDefault="00F21A1D" w:rsidP="005749D6">
      <w:pPr>
        <w:pStyle w:val="FOFNumbered"/>
      </w:pPr>
      <w:r>
        <w:t xml:space="preserve">MUD 126 </w:t>
      </w:r>
      <w:r w:rsidR="00C02E1D">
        <w:t>and Aqua</w:t>
      </w:r>
      <w:r w:rsidR="005749D6">
        <w:t xml:space="preserve"> completed the sale within one year from the date of the Commission’s approval of the sale, consistent 16 TAC § 24.112(e).</w:t>
      </w:r>
    </w:p>
    <w:p w:rsidR="005749D6" w:rsidRDefault="005749D6" w:rsidP="005749D6">
      <w:pPr>
        <w:pStyle w:val="FOFNumbered"/>
      </w:pPr>
      <w:r>
        <w:t xml:space="preserve">After consideration of the factors in TWC § 13.246(c), </w:t>
      </w:r>
      <w:r w:rsidR="006F1288">
        <w:t>MUD 126</w:t>
      </w:r>
      <w:r>
        <w:t xml:space="preserve"> </w:t>
      </w:r>
      <w:r w:rsidR="000D53F9">
        <w:t xml:space="preserve">is entitled to approval of the application, having </w:t>
      </w:r>
      <w:r>
        <w:t>demonstrated adequate financial, managerial, and technical capability for providing adequate and continuous service to the requested areas.</w:t>
      </w:r>
    </w:p>
    <w:p w:rsidR="003E173C" w:rsidRPr="005749D6" w:rsidRDefault="003E173C" w:rsidP="003E173C">
      <w:pPr>
        <w:pStyle w:val="FOFNumbered"/>
      </w:pPr>
      <w:r>
        <w:t>Aqua</w:t>
      </w:r>
      <w:r w:rsidR="000D53F9">
        <w:t xml:space="preserve"> is entitled to approval of the application, having consented</w:t>
      </w:r>
      <w:r>
        <w:t xml:space="preserve"> </w:t>
      </w:r>
      <w:r>
        <w:t>to</w:t>
      </w:r>
      <w:r w:rsidR="00B905FF">
        <w:t xml:space="preserve"> the requested </w:t>
      </w:r>
      <w:bookmarkStart w:id="0" w:name="_GoBack"/>
      <w:bookmarkEnd w:id="0"/>
      <w:r w:rsidR="000D53F9">
        <w:t xml:space="preserve">partial </w:t>
      </w:r>
      <w:r>
        <w:t xml:space="preserve">decertification </w:t>
      </w:r>
      <w:r>
        <w:t>of</w:t>
      </w:r>
      <w:r>
        <w:t xml:space="preserve"> its water and sewer certificated service area</w:t>
      </w:r>
      <w:r>
        <w:t>s</w:t>
      </w:r>
      <w:r>
        <w:t xml:space="preserve">, as required by </w:t>
      </w:r>
      <w:r w:rsidRPr="005749D6">
        <w:t>TWC § 13.254(a) and 16 TAC § 24.113(a).</w:t>
      </w:r>
    </w:p>
    <w:p w:rsidR="005749D6" w:rsidRDefault="003E173C" w:rsidP="003E173C">
      <w:pPr>
        <w:pStyle w:val="FOFNumbered"/>
      </w:pPr>
      <w:r>
        <w:t>MU</w:t>
      </w:r>
      <w:r w:rsidR="00F21A1D">
        <w:t xml:space="preserve">D 126 </w:t>
      </w:r>
      <w:r w:rsidR="00C02E1D">
        <w:t>and Aqua</w:t>
      </w:r>
      <w:r w:rsidR="005749D6">
        <w:t xml:space="preserve"> have d</w:t>
      </w:r>
      <w:r w:rsidR="00C02E1D">
        <w:t>emonstrated that the service area</w:t>
      </w:r>
      <w:r w:rsidR="00683E85">
        <w:t xml:space="preserve"> transfers</w:t>
      </w:r>
      <w:r>
        <w:t>, the new certificates and the decertifications</w:t>
      </w:r>
      <w:r w:rsidR="00683E85">
        <w:t xml:space="preserve"> </w:t>
      </w:r>
      <w:r w:rsidR="005749D6">
        <w:t xml:space="preserve">requested in this </w:t>
      </w:r>
      <w:r w:rsidR="007C29F7">
        <w:t>application</w:t>
      </w:r>
      <w:r w:rsidR="00C02E1D">
        <w:t xml:space="preserve"> are</w:t>
      </w:r>
      <w:r w:rsidR="005749D6">
        <w:t xml:space="preserve"> necessary for the service, accommodation, convenience, and safety of the public</w:t>
      </w:r>
      <w:r w:rsidR="006F1288">
        <w:t xml:space="preserve">, as required by </w:t>
      </w:r>
      <w:r w:rsidR="00683E85">
        <w:t>TWC § 13.246(b).</w:t>
      </w:r>
      <w:r w:rsidR="005749D6">
        <w:t>.</w:t>
      </w:r>
    </w:p>
    <w:p w:rsidR="005749D6" w:rsidRPr="005749D6" w:rsidRDefault="005749D6" w:rsidP="005749D6">
      <w:pPr>
        <w:pStyle w:val="FOFNumbered"/>
      </w:pPr>
      <w:r w:rsidRPr="005749D6">
        <w:t>Under TWC § 13.257(r) an</w:t>
      </w:r>
      <w:r w:rsidR="003E173C">
        <w:t xml:space="preserve">d 16 TAC § 24.106(e), Aqua </w:t>
      </w:r>
      <w:r w:rsidR="00CD3475">
        <w:t xml:space="preserve">and </w:t>
      </w:r>
      <w:r w:rsidR="003E173C">
        <w:t>MUD</w:t>
      </w:r>
      <w:r w:rsidR="00CD3475">
        <w:t> 126 are</w:t>
      </w:r>
      <w:r w:rsidRPr="005749D6">
        <w:t xml:space="preserve"> required to record a certified copy of the approved CCN map, along with a boundary description of the service area, in the real property records of each county in which the service area or portion of the service area is located, and submit to the Commission evidence of the recording. </w:t>
      </w:r>
    </w:p>
    <w:p w:rsidR="005749D6" w:rsidRDefault="005749D6" w:rsidP="005749D6">
      <w:pPr>
        <w:pStyle w:val="FOFNumbered"/>
      </w:pPr>
      <w:r w:rsidRPr="005749D6">
        <w:t xml:space="preserve">The requirements for informal disposition </w:t>
      </w:r>
      <w:r w:rsidR="00685648">
        <w:t>under</w:t>
      </w:r>
      <w:r w:rsidRPr="005749D6">
        <w:t xml:space="preserve"> 16 TAC § 22.35 have been met in this proceeding</w:t>
      </w:r>
      <w:r>
        <w:t>.</w:t>
      </w:r>
    </w:p>
    <w:p w:rsidR="005749D6" w:rsidRPr="005E4509" w:rsidRDefault="005749D6" w:rsidP="005749D6">
      <w:pPr>
        <w:pStyle w:val="Heading1"/>
      </w:pPr>
      <w:r w:rsidRPr="005E4509">
        <w:t>Ordering Paragraphs</w:t>
      </w:r>
    </w:p>
    <w:p w:rsidR="005749D6" w:rsidRDefault="005749D6" w:rsidP="005749D6">
      <w:pPr>
        <w:pStyle w:val="BodyText"/>
      </w:pPr>
      <w:r>
        <w:t>In accordance with these findings of fact and conclusions of law, the Commission issues the following Order:</w:t>
      </w:r>
    </w:p>
    <w:p w:rsidR="005749D6" w:rsidRDefault="005749D6" w:rsidP="005749D6">
      <w:pPr>
        <w:pStyle w:val="FOFNumbered"/>
        <w:numPr>
          <w:ilvl w:val="0"/>
          <w:numId w:val="11"/>
        </w:numPr>
      </w:pPr>
      <w:r>
        <w:t xml:space="preserve">The </w:t>
      </w:r>
      <w:r w:rsidR="007C29F7">
        <w:t>application</w:t>
      </w:r>
      <w:r>
        <w:t xml:space="preserve">, as </w:t>
      </w:r>
      <w:r w:rsidR="000D53F9">
        <w:t xml:space="preserve">amended and </w:t>
      </w:r>
      <w:r>
        <w:t>supplemented, is approved.</w:t>
      </w:r>
    </w:p>
    <w:p w:rsidR="00CD3475" w:rsidRDefault="003E173C" w:rsidP="005749D6">
      <w:pPr>
        <w:pStyle w:val="FOFNumbered"/>
      </w:pPr>
      <w:r>
        <w:t>Aqua</w:t>
      </w:r>
      <w:r w:rsidR="00CD3475">
        <w:t>’</w:t>
      </w:r>
      <w:r>
        <w:t>s</w:t>
      </w:r>
      <w:r w:rsidR="00CD3475">
        <w:t xml:space="preserve"> </w:t>
      </w:r>
      <w:r w:rsidR="005749D6">
        <w:t>CCN N</w:t>
      </w:r>
      <w:r>
        <w:t>os. 13203 and 21065 are amended consistent with this Notice,</w:t>
      </w:r>
      <w:r w:rsidR="005749D6">
        <w:t xml:space="preserve"> to reflect </w:t>
      </w:r>
      <w:r>
        <w:t>the transfer of</w:t>
      </w:r>
      <w:r w:rsidR="005749D6">
        <w:t xml:space="preserve"> approximately 173.63 acres of </w:t>
      </w:r>
      <w:r>
        <w:t xml:space="preserve">water and sewer </w:t>
      </w:r>
      <w:r w:rsidR="005749D6">
        <w:t xml:space="preserve">service area to </w:t>
      </w:r>
      <w:r>
        <w:t xml:space="preserve">MUD 126 and the decertification of </w:t>
      </w:r>
      <w:r w:rsidR="005749D6">
        <w:t>approx</w:t>
      </w:r>
      <w:r>
        <w:t>imately 6.42 acres</w:t>
      </w:r>
      <w:r w:rsidR="000D53F9">
        <w:t xml:space="preserve"> of service area</w:t>
      </w:r>
      <w:r>
        <w:t xml:space="preserve">. </w:t>
      </w:r>
    </w:p>
    <w:p w:rsidR="003E173C" w:rsidRDefault="003E173C" w:rsidP="003E173C">
      <w:pPr>
        <w:pStyle w:val="FOFNumbered"/>
      </w:pPr>
      <w:r>
        <w:lastRenderedPageBreak/>
        <w:t>Aqua</w:t>
      </w:r>
      <w:r>
        <w:t xml:space="preserve"> shall </w:t>
      </w:r>
      <w:r>
        <w:t xml:space="preserve">continue to </w:t>
      </w:r>
      <w:r>
        <w:t>serve every customer and applicant for service within the ar</w:t>
      </w:r>
      <w:r>
        <w:t>ea covered by its CCN Nos. 13203 and 21065</w:t>
      </w:r>
      <w:r>
        <w:t>, and such service shall be continuous and adequate.</w:t>
      </w:r>
    </w:p>
    <w:p w:rsidR="003E173C" w:rsidRDefault="003E173C" w:rsidP="003E173C">
      <w:pPr>
        <w:pStyle w:val="FOFNumbered"/>
      </w:pPr>
      <w:r>
        <w:t>Aqua</w:t>
      </w:r>
      <w:r>
        <w:t xml:space="preserve"> shall comply with the recording requirements in TWC § 13.257(r) for the area in Montgomery County affected by the application and submit to the Commission evidence of recording no later than 31 days after receipt of this Notice.</w:t>
      </w:r>
    </w:p>
    <w:p w:rsidR="005749D6" w:rsidRDefault="00F21A1D" w:rsidP="005749D6">
      <w:pPr>
        <w:pStyle w:val="FOFNumbered"/>
      </w:pPr>
      <w:r>
        <w:t xml:space="preserve">MUD 126 </w:t>
      </w:r>
      <w:r w:rsidR="00CD3475">
        <w:t xml:space="preserve">is issued </w:t>
      </w:r>
      <w:r w:rsidR="005D45DF">
        <w:t xml:space="preserve">new </w:t>
      </w:r>
      <w:r w:rsidR="00CD3475">
        <w:t xml:space="preserve">water </w:t>
      </w:r>
      <w:r w:rsidR="005749D6">
        <w:t xml:space="preserve">CCN No. 13258 and </w:t>
      </w:r>
      <w:r w:rsidR="00CD3475">
        <w:t xml:space="preserve">sewer CCN No. </w:t>
      </w:r>
      <w:r w:rsidR="005749D6">
        <w:t xml:space="preserve">21104 with this Notice, reflecting </w:t>
      </w:r>
      <w:r w:rsidR="000D53F9">
        <w:t>the transfer</w:t>
      </w:r>
      <w:r w:rsidR="000D53F9" w:rsidRPr="000D53F9">
        <w:t xml:space="preserve"> </w:t>
      </w:r>
      <w:r w:rsidR="000D53F9">
        <w:t>of approximately 173.63 acres of water and sewer service area</w:t>
      </w:r>
      <w:r w:rsidR="000D53F9">
        <w:t xml:space="preserve"> from Aqua.  </w:t>
      </w:r>
    </w:p>
    <w:p w:rsidR="005749D6" w:rsidRDefault="00F21A1D" w:rsidP="005749D6">
      <w:pPr>
        <w:pStyle w:val="FOFNumbered"/>
      </w:pPr>
      <w:r>
        <w:t xml:space="preserve">MUD 126 </w:t>
      </w:r>
      <w:r w:rsidR="005749D6">
        <w:t>shall serve every customer and applicant for service within the area covered by its CCN Nos. 13258 and 21104, and such service shall be continuous and adequate.</w:t>
      </w:r>
    </w:p>
    <w:p w:rsidR="005749D6" w:rsidRDefault="00F21A1D" w:rsidP="005749D6">
      <w:pPr>
        <w:pStyle w:val="FOFNumbered"/>
      </w:pPr>
      <w:r>
        <w:t xml:space="preserve">MUD 126 </w:t>
      </w:r>
      <w:r w:rsidR="005749D6">
        <w:t xml:space="preserve">shall comply with the recording requirements in TWC § 13.257(r) for the area in Montgomery County affected by the </w:t>
      </w:r>
      <w:r w:rsidR="007C29F7">
        <w:t>application</w:t>
      </w:r>
      <w:r w:rsidR="005749D6">
        <w:t xml:space="preserve"> and submit to the Commission evidence of recording no later than 31 days after receipt of this Notice.</w:t>
      </w:r>
    </w:p>
    <w:p w:rsidR="005749D6" w:rsidRDefault="005749D6" w:rsidP="005749D6">
      <w:pPr>
        <w:pStyle w:val="FOFNumbered"/>
      </w:pPr>
      <w:r>
        <w:t>All other motions, requests for entry of specific findings of fact or conclusions of law, and any other requests for general or specific relief, if not expressly granted herein, are hereby denied.</w:t>
      </w:r>
    </w:p>
    <w:p w:rsidR="00160DCD" w:rsidRDefault="00160DCD" w:rsidP="00433B5E"/>
    <w:p w:rsidR="00160DCD" w:rsidRDefault="00160DCD" w:rsidP="005D45DF">
      <w:pPr>
        <w:pStyle w:val="Dateline"/>
        <w:spacing w:after="360"/>
      </w:pPr>
      <w:r>
        <w:t xml:space="preserve">Signed at Austin, Texas the </w:t>
      </w:r>
      <w:r w:rsidR="005D45DF">
        <w:t>__</w:t>
      </w:r>
      <w:r>
        <w:t xml:space="preserve">______ day of </w:t>
      </w:r>
      <w:r w:rsidR="007C29F7">
        <w:t>September</w:t>
      </w:r>
      <w:r>
        <w:t xml:space="preserve"> 2016</w:t>
      </w:r>
      <w:r w:rsidR="008D1724">
        <w:t>.</w:t>
      </w:r>
    </w:p>
    <w:tbl>
      <w:tblPr>
        <w:tblW w:w="0" w:type="auto"/>
        <w:jc w:val="right"/>
        <w:tblCellMar>
          <w:left w:w="0" w:type="dxa"/>
          <w:right w:w="0" w:type="dxa"/>
        </w:tblCellMar>
        <w:tblLook w:val="01E0" w:firstRow="1" w:lastRow="1" w:firstColumn="1" w:lastColumn="1" w:noHBand="0" w:noVBand="0"/>
      </w:tblPr>
      <w:tblGrid>
        <w:gridCol w:w="5011"/>
      </w:tblGrid>
      <w:tr w:rsidR="005D45DF" w:rsidRPr="00EF4AB5" w:rsidTr="001D11A8">
        <w:trPr>
          <w:cantSplit/>
          <w:jc w:val="right"/>
        </w:trPr>
        <w:tc>
          <w:tcPr>
            <w:tcW w:w="5011" w:type="dxa"/>
          </w:tcPr>
          <w:p w:rsidR="005D45DF" w:rsidRPr="00EF4AB5" w:rsidRDefault="005D45DF" w:rsidP="001D11A8">
            <w:pPr>
              <w:keepNext/>
              <w:jc w:val="both"/>
              <w:rPr>
                <w:rFonts w:eastAsia="SimSun"/>
                <w:b/>
                <w:lang w:eastAsia="zh-TW"/>
              </w:rPr>
            </w:pPr>
            <w:r w:rsidRPr="00EF4AB5">
              <w:rPr>
                <w:rFonts w:eastAsia="SimSun"/>
                <w:b/>
                <w:lang w:eastAsia="zh-TW"/>
              </w:rPr>
              <w:t>PUBLIC UTILITY COMMISSION OF TEXAS</w:t>
            </w:r>
          </w:p>
        </w:tc>
      </w:tr>
      <w:tr w:rsidR="005D45DF" w:rsidRPr="00EF4AB5" w:rsidTr="001D11A8">
        <w:trPr>
          <w:cantSplit/>
          <w:jc w:val="right"/>
        </w:trPr>
        <w:tc>
          <w:tcPr>
            <w:tcW w:w="5011" w:type="dxa"/>
            <w:tcBorders>
              <w:bottom w:val="single" w:sz="4" w:space="0" w:color="auto"/>
            </w:tcBorders>
          </w:tcPr>
          <w:p w:rsidR="005D45DF" w:rsidRDefault="005D45DF" w:rsidP="001D11A8">
            <w:pPr>
              <w:keepNext/>
              <w:jc w:val="both"/>
              <w:rPr>
                <w:rFonts w:eastAsia="SimSun"/>
                <w:lang w:eastAsia="zh-TW"/>
              </w:rPr>
            </w:pPr>
          </w:p>
          <w:p w:rsidR="005D45DF" w:rsidRPr="00EF4AB5" w:rsidRDefault="005D45DF" w:rsidP="005D45DF">
            <w:pPr>
              <w:keepNext/>
              <w:spacing w:after="120"/>
              <w:jc w:val="both"/>
              <w:rPr>
                <w:rFonts w:eastAsia="SimSun"/>
                <w:lang w:eastAsia="zh-TW"/>
              </w:rPr>
            </w:pPr>
          </w:p>
          <w:p w:rsidR="005D45DF" w:rsidRPr="00EF4AB5" w:rsidRDefault="005D45DF" w:rsidP="001D11A8">
            <w:pPr>
              <w:keepNext/>
              <w:jc w:val="both"/>
              <w:rPr>
                <w:rFonts w:eastAsia="SimSun"/>
                <w:lang w:eastAsia="zh-TW"/>
              </w:rPr>
            </w:pPr>
          </w:p>
        </w:tc>
      </w:tr>
    </w:tbl>
    <w:p w:rsidR="005D45DF" w:rsidRPr="006262EE" w:rsidRDefault="005D45DF" w:rsidP="005D45DF">
      <w:pPr>
        <w:ind w:left="3600" w:firstLine="720"/>
        <w:rPr>
          <w:b/>
        </w:rPr>
      </w:pPr>
      <w:r w:rsidRPr="006262EE">
        <w:rPr>
          <w:b/>
        </w:rPr>
        <w:t>SUSAN E. GOODSON</w:t>
      </w:r>
    </w:p>
    <w:p w:rsidR="00160DCD" w:rsidRDefault="005D45DF" w:rsidP="005D45DF">
      <w:pPr>
        <w:pStyle w:val="Dateline"/>
        <w:ind w:left="3600" w:firstLine="720"/>
      </w:pPr>
      <w:r w:rsidRPr="006262EE">
        <w:t xml:space="preserve">ADMINISTRATIVE LAW JUDGE </w:t>
      </w:r>
      <w:r>
        <w:t xml:space="preserve"> </w:t>
      </w:r>
    </w:p>
    <w:p w:rsidR="008D1724" w:rsidRDefault="008D1724" w:rsidP="005D45DF">
      <w:pPr>
        <w:pStyle w:val="Dateline"/>
        <w:ind w:left="0"/>
        <w:jc w:val="both"/>
      </w:pPr>
    </w:p>
    <w:p w:rsidR="00160DCD" w:rsidRDefault="00160DCD" w:rsidP="005D45DF">
      <w:pPr>
        <w:jc w:val="both"/>
      </w:pPr>
    </w:p>
    <w:p w:rsidR="00160DCD" w:rsidRDefault="00160DCD" w:rsidP="00160DCD"/>
    <w:p w:rsidR="007C29F7" w:rsidRPr="002356B9" w:rsidRDefault="007C29F7" w:rsidP="00715744">
      <w:pPr>
        <w:rPr>
          <w:sz w:val="16"/>
          <w:szCs w:val="16"/>
        </w:rPr>
      </w:pPr>
      <w:r w:rsidRPr="002F7FC6">
        <w:rPr>
          <w:sz w:val="16"/>
          <w:szCs w:val="16"/>
        </w:rPr>
        <w:fldChar w:fldCharType="begin"/>
      </w:r>
      <w:r w:rsidRPr="002F7FC6">
        <w:rPr>
          <w:sz w:val="16"/>
          <w:szCs w:val="16"/>
        </w:rPr>
        <w:instrText xml:space="preserve"> FILENAME \p </w:instrText>
      </w:r>
      <w:r w:rsidRPr="002F7FC6">
        <w:rPr>
          <w:sz w:val="16"/>
          <w:szCs w:val="16"/>
        </w:rPr>
        <w:fldChar w:fldCharType="separate"/>
      </w:r>
      <w:r w:rsidR="005D45DF">
        <w:rPr>
          <w:noProof/>
          <w:sz w:val="16"/>
          <w:szCs w:val="16"/>
        </w:rPr>
        <w:t>Q:\CADM\Docket Management\Water\STM\45XXX\45656 APPROVAL.docx</w:t>
      </w:r>
      <w:r w:rsidRPr="002F7FC6">
        <w:rPr>
          <w:sz w:val="16"/>
          <w:szCs w:val="16"/>
        </w:rPr>
        <w:fldChar w:fldCharType="end"/>
      </w:r>
    </w:p>
    <w:p w:rsidR="007C29F7" w:rsidRDefault="007C29F7" w:rsidP="00160DCD"/>
    <w:sectPr w:rsidR="007C29F7" w:rsidSect="00ED04FC">
      <w:headerReference w:type="defaul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369EC" w:rsidRDefault="005369EC" w:rsidP="00D03394">
      <w:r>
        <w:separator/>
      </w:r>
    </w:p>
  </w:endnote>
  <w:endnote w:type="continuationSeparator" w:id="0">
    <w:p w:rsidR="005369EC" w:rsidRDefault="005369EC" w:rsidP="00D03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Letter Gothic">
    <w:altName w:val="Courier New"/>
    <w:panose1 w:val="00000000000000000000"/>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369EC" w:rsidRDefault="005369EC" w:rsidP="00D03394">
      <w:r>
        <w:separator/>
      </w:r>
    </w:p>
  </w:footnote>
  <w:footnote w:type="continuationSeparator" w:id="0">
    <w:p w:rsidR="005369EC" w:rsidRDefault="005369EC" w:rsidP="00D03394">
      <w:r>
        <w:continuationSeparator/>
      </w:r>
    </w:p>
  </w:footnote>
  <w:footnote w:id="1">
    <w:p w:rsidR="003A17B0" w:rsidRDefault="003A17B0" w:rsidP="003A17B0">
      <w:pPr>
        <w:pStyle w:val="FootnoteText"/>
        <w:spacing w:before="120"/>
        <w:jc w:val="both"/>
      </w:pPr>
      <w:r>
        <w:rPr>
          <w:rStyle w:val="FootnoteReference"/>
        </w:rPr>
        <w:footnoteRef/>
      </w:r>
      <w:r>
        <w:t xml:space="preserve">  </w:t>
      </w:r>
      <w:r w:rsidRPr="00376763">
        <w:rPr>
          <w:rFonts w:eastAsia="SimSun"/>
          <w:lang w:eastAsia="zh-CN"/>
        </w:rPr>
        <w:t xml:space="preserve">16 TAC </w:t>
      </w:r>
      <w:r>
        <w:rPr>
          <w:rFonts w:eastAsia="SimSun"/>
          <w:lang w:eastAsia="zh-CN"/>
        </w:rPr>
        <w:t>§ </w:t>
      </w:r>
      <w:r>
        <w:t xml:space="preserve">24.112 was repealed December 21, 2016.  All references herein to </w:t>
      </w:r>
      <w:r w:rsidRPr="00376763">
        <w:rPr>
          <w:rFonts w:eastAsia="SimSun"/>
          <w:lang w:eastAsia="zh-CN"/>
        </w:rPr>
        <w:t xml:space="preserve">16 TAC </w:t>
      </w:r>
      <w:r>
        <w:rPr>
          <w:rFonts w:eastAsia="SimSun"/>
          <w:lang w:eastAsia="zh-CN"/>
        </w:rPr>
        <w:t>§ </w:t>
      </w:r>
      <w:r>
        <w:t xml:space="preserve">24.112 shall be construed to mean that Commission rule as in effect </w:t>
      </w:r>
      <w:r w:rsidR="00C02E1D">
        <w:t>at</w:t>
      </w:r>
      <w:r>
        <w:t xml:space="preserve"> the time the application was filed.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04FC" w:rsidRDefault="00ED04FC">
    <w:pPr>
      <w:pStyle w:val="Header"/>
    </w:pPr>
    <w:r>
      <w:t>Docket No. </w:t>
    </w:r>
    <w:r w:rsidR="00E171DC">
      <w:t>45656</w:t>
    </w:r>
    <w:r>
      <w:tab/>
    </w:r>
    <w:r w:rsidR="00E171DC">
      <w:t>Notice of Approval</w:t>
    </w:r>
    <w:r>
      <w:tab/>
      <w:t xml:space="preserve">Page </w:t>
    </w:r>
    <w:r>
      <w:fldChar w:fldCharType="begin"/>
    </w:r>
    <w:r>
      <w:instrText xml:space="preserve"> PAGE   \* MERGEFORMAT </w:instrText>
    </w:r>
    <w:r>
      <w:fldChar w:fldCharType="separate"/>
    </w:r>
    <w:r w:rsidR="00B905FF">
      <w:rPr>
        <w:noProof/>
      </w:rPr>
      <w:t>5</w:t>
    </w:r>
    <w:r>
      <w:fldChar w:fldCharType="end"/>
    </w:r>
    <w:r>
      <w:t xml:space="preserve"> of </w:t>
    </w:r>
    <w:fldSimple w:instr=" NUMPAGES   \* MERGEFORMAT ">
      <w:r w:rsidR="00B905FF">
        <w:rPr>
          <w:noProof/>
        </w:rPr>
        <w:t>5</w:t>
      </w:r>
    </w:fldSimple>
  </w:p>
  <w:p w:rsidR="00ED04FC" w:rsidRDefault="00ED04FC">
    <w:pPr>
      <w:pStyle w:val="Header"/>
    </w:pPr>
  </w:p>
  <w:p w:rsidR="00E171DC" w:rsidRDefault="00E171DC">
    <w:pPr>
      <w:pStyle w:val="Header"/>
    </w:pPr>
  </w:p>
  <w:p w:rsidR="00ED04FC" w:rsidRDefault="00ED04F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8F3D5E"/>
    <w:multiLevelType w:val="singleLevel"/>
    <w:tmpl w:val="D2EA094E"/>
    <w:lvl w:ilvl="0">
      <w:start w:val="1"/>
      <w:numFmt w:val="decimal"/>
      <w:pStyle w:val="FOFNumbered"/>
      <w:lvlText w:val="%1."/>
      <w:lvlJc w:val="left"/>
      <w:pPr>
        <w:tabs>
          <w:tab w:val="num" w:pos="720"/>
        </w:tabs>
        <w:ind w:left="720" w:hanging="720"/>
      </w:pPr>
      <w:rPr>
        <w:b w:val="0"/>
        <w:i w:val="0"/>
      </w:rPr>
    </w:lvl>
  </w:abstractNum>
  <w:abstractNum w:abstractNumId="1" w15:restartNumberingAfterBreak="0">
    <w:nsid w:val="0D4E2DAE"/>
    <w:multiLevelType w:val="hybridMultilevel"/>
    <w:tmpl w:val="491891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1315B5"/>
    <w:multiLevelType w:val="hybridMultilevel"/>
    <w:tmpl w:val="1EC4C7B8"/>
    <w:lvl w:ilvl="0" w:tplc="14A0B020">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4AE347E"/>
    <w:multiLevelType w:val="multilevel"/>
    <w:tmpl w:val="ADFAF022"/>
    <w:lvl w:ilvl="0">
      <w:start w:val="1"/>
      <w:numFmt w:val="upperRoman"/>
      <w:pStyle w:val="Heading1"/>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4" w15:restartNumberingAfterBreak="0">
    <w:nsid w:val="5D0B3AD7"/>
    <w:multiLevelType w:val="hybridMultilevel"/>
    <w:tmpl w:val="312243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66B6E08"/>
    <w:multiLevelType w:val="hybridMultilevel"/>
    <w:tmpl w:val="0C4E73D2"/>
    <w:lvl w:ilvl="0" w:tplc="F1C242D8">
      <w:start w:val="1"/>
      <w:numFmt w:val="decimal"/>
      <w:pStyle w:val="COL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7" w15:restartNumberingAfterBreak="0">
    <w:nsid w:val="6F6B1C74"/>
    <w:multiLevelType w:val="multilevel"/>
    <w:tmpl w:val="CA0491EE"/>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num w:numId="1">
    <w:abstractNumId w:val="2"/>
  </w:num>
  <w:num w:numId="2">
    <w:abstractNumId w:val="3"/>
  </w:num>
  <w:num w:numId="3">
    <w:abstractNumId w:val="0"/>
  </w:num>
  <w:num w:numId="4">
    <w:abstractNumId w:val="7"/>
  </w:num>
  <w:num w:numId="5">
    <w:abstractNumId w:val="3"/>
  </w:num>
  <w:num w:numId="6">
    <w:abstractNumId w:val="5"/>
  </w:num>
  <w:num w:numId="7">
    <w:abstractNumId w:val="6"/>
  </w:num>
  <w:num w:numId="8">
    <w:abstractNumId w:val="4"/>
  </w:num>
  <w:num w:numId="9">
    <w:abstractNumId w:val="1"/>
  </w:num>
  <w:num w:numId="10">
    <w:abstractNumId w:val="0"/>
    <w:lvlOverride w:ilvl="0">
      <w:startOverride w:val="1"/>
    </w:lvlOverride>
  </w:num>
  <w:num w:numId="11">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1"/>
  <w:proofState w:spelling="clean" w:grammar="clean"/>
  <w:attachedTemplate r:id="rId1"/>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69EC"/>
    <w:rsid w:val="000272B3"/>
    <w:rsid w:val="000763B2"/>
    <w:rsid w:val="00090BD1"/>
    <w:rsid w:val="000D53F9"/>
    <w:rsid w:val="000E5DBE"/>
    <w:rsid w:val="001169CA"/>
    <w:rsid w:val="00160DCD"/>
    <w:rsid w:val="001D4F4B"/>
    <w:rsid w:val="001E360C"/>
    <w:rsid w:val="00266F9F"/>
    <w:rsid w:val="00312838"/>
    <w:rsid w:val="00367DC5"/>
    <w:rsid w:val="003A17B0"/>
    <w:rsid w:val="003E173C"/>
    <w:rsid w:val="00433B5E"/>
    <w:rsid w:val="004B3FCD"/>
    <w:rsid w:val="004E082A"/>
    <w:rsid w:val="005369EC"/>
    <w:rsid w:val="00542D32"/>
    <w:rsid w:val="00563A5A"/>
    <w:rsid w:val="005749D6"/>
    <w:rsid w:val="005C3512"/>
    <w:rsid w:val="005D45DF"/>
    <w:rsid w:val="0062202F"/>
    <w:rsid w:val="00677B5E"/>
    <w:rsid w:val="00683E85"/>
    <w:rsid w:val="00685648"/>
    <w:rsid w:val="006F1288"/>
    <w:rsid w:val="007572FC"/>
    <w:rsid w:val="007C29F7"/>
    <w:rsid w:val="0080046C"/>
    <w:rsid w:val="008738BF"/>
    <w:rsid w:val="008D1724"/>
    <w:rsid w:val="0093291B"/>
    <w:rsid w:val="009727E0"/>
    <w:rsid w:val="009C1919"/>
    <w:rsid w:val="00A035EA"/>
    <w:rsid w:val="00A40798"/>
    <w:rsid w:val="00B22348"/>
    <w:rsid w:val="00B71CA8"/>
    <w:rsid w:val="00B905FF"/>
    <w:rsid w:val="00BB2428"/>
    <w:rsid w:val="00BD5048"/>
    <w:rsid w:val="00C02E1D"/>
    <w:rsid w:val="00C54659"/>
    <w:rsid w:val="00CD3475"/>
    <w:rsid w:val="00D0072F"/>
    <w:rsid w:val="00D03394"/>
    <w:rsid w:val="00D07135"/>
    <w:rsid w:val="00D1503F"/>
    <w:rsid w:val="00D451DC"/>
    <w:rsid w:val="00D706B4"/>
    <w:rsid w:val="00DC6E16"/>
    <w:rsid w:val="00E171DC"/>
    <w:rsid w:val="00EB3FB6"/>
    <w:rsid w:val="00EB4751"/>
    <w:rsid w:val="00ED04FC"/>
    <w:rsid w:val="00EE5DDA"/>
    <w:rsid w:val="00EF595A"/>
    <w:rsid w:val="00F21A1D"/>
    <w:rsid w:val="00FA1E83"/>
    <w:rsid w:val="00FE4318"/>
    <w:rsid w:val="00FF1816"/>
    <w:rsid w:val="00FF42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9016DD30-17A1-41EF-9E49-1F18E474D1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semiHidden="1" w:unhideWhenUsed="1"/>
    <w:lsdException w:name="Block Text" w:uiPriority="0"/>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4"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8D1724"/>
    <w:pPr>
      <w:spacing w:after="0" w:line="240" w:lineRule="auto"/>
    </w:pPr>
  </w:style>
  <w:style w:type="paragraph" w:styleId="Heading1">
    <w:name w:val="heading 1"/>
    <w:basedOn w:val="Normal"/>
    <w:next w:val="BodyText"/>
    <w:link w:val="Heading1Char"/>
    <w:qFormat/>
    <w:rsid w:val="00EE5DDA"/>
    <w:pPr>
      <w:keepNext/>
      <w:keepLines/>
      <w:numPr>
        <w:numId w:val="5"/>
      </w:numPr>
      <w:spacing w:before="240" w:after="120"/>
      <w:jc w:val="center"/>
      <w:outlineLvl w:val="0"/>
    </w:pPr>
    <w:rPr>
      <w:rFonts w:eastAsiaTheme="majorEastAsia" w:cstheme="majorBidi"/>
      <w:b/>
      <w:szCs w:val="32"/>
    </w:rPr>
  </w:style>
  <w:style w:type="paragraph" w:styleId="Heading2">
    <w:name w:val="heading 2"/>
    <w:basedOn w:val="Normal"/>
    <w:next w:val="Normal"/>
    <w:link w:val="Heading2Char"/>
    <w:qFormat/>
    <w:rsid w:val="00EE5DDA"/>
    <w:pPr>
      <w:keepNext/>
      <w:keepLines/>
      <w:numPr>
        <w:ilvl w:val="1"/>
        <w:numId w:val="5"/>
      </w:numPr>
      <w:spacing w:before="120" w:after="120"/>
      <w:jc w:val="center"/>
      <w:outlineLvl w:val="1"/>
    </w:pPr>
    <w:rPr>
      <w:rFonts w:eastAsiaTheme="majorEastAsia" w:cstheme="majorBidi"/>
      <w:b/>
      <w:szCs w:val="26"/>
    </w:rPr>
  </w:style>
  <w:style w:type="paragraph" w:styleId="Heading3">
    <w:name w:val="heading 3"/>
    <w:basedOn w:val="Normal"/>
    <w:next w:val="BodyText"/>
    <w:link w:val="Heading3Char"/>
    <w:qFormat/>
    <w:rsid w:val="00EE5DDA"/>
    <w:pPr>
      <w:keepNext/>
      <w:keepLines/>
      <w:numPr>
        <w:ilvl w:val="2"/>
        <w:numId w:val="5"/>
      </w:numPr>
      <w:spacing w:before="120"/>
      <w:outlineLvl w:val="2"/>
    </w:pPr>
    <w:rPr>
      <w:rFonts w:eastAsiaTheme="majorEastAsia" w:cstheme="majorBidi"/>
      <w:b/>
    </w:rPr>
  </w:style>
  <w:style w:type="paragraph" w:styleId="Heading4">
    <w:name w:val="heading 4"/>
    <w:basedOn w:val="Normal"/>
    <w:next w:val="BodyText"/>
    <w:link w:val="Heading4Char"/>
    <w:rsid w:val="00EE5DDA"/>
    <w:pPr>
      <w:keepNext/>
      <w:keepLines/>
      <w:numPr>
        <w:ilvl w:val="3"/>
        <w:numId w:val="5"/>
      </w:numPr>
      <w:spacing w:before="120"/>
      <w:outlineLvl w:val="3"/>
    </w:pPr>
    <w:rPr>
      <w:rFonts w:eastAsiaTheme="majorEastAsia" w:cstheme="majorBidi"/>
      <w:b/>
      <w:iCs/>
    </w:rPr>
  </w:style>
  <w:style w:type="paragraph" w:styleId="Heading5">
    <w:name w:val="heading 5"/>
    <w:basedOn w:val="Normal"/>
    <w:next w:val="BodyText"/>
    <w:link w:val="Heading5Char"/>
    <w:rsid w:val="00EE5DDA"/>
    <w:pPr>
      <w:keepNext/>
      <w:keepLines/>
      <w:numPr>
        <w:ilvl w:val="4"/>
        <w:numId w:val="5"/>
      </w:numPr>
      <w:spacing w:before="120"/>
      <w:outlineLvl w:val="4"/>
    </w:pPr>
    <w:rPr>
      <w:rFonts w:eastAsiaTheme="majorEastAsia" w:cstheme="majorBidi"/>
      <w:b/>
    </w:rPr>
  </w:style>
  <w:style w:type="paragraph" w:styleId="Heading6">
    <w:name w:val="heading 6"/>
    <w:basedOn w:val="Normal"/>
    <w:next w:val="BodyText"/>
    <w:link w:val="Heading6Char"/>
    <w:rsid w:val="00EE5DDA"/>
    <w:pPr>
      <w:keepNext/>
      <w:keepLines/>
      <w:numPr>
        <w:ilvl w:val="5"/>
        <w:numId w:val="5"/>
      </w:numPr>
      <w:spacing w:before="120"/>
      <w:outlineLvl w:val="5"/>
    </w:pPr>
    <w:rPr>
      <w:rFonts w:eastAsiaTheme="majorEastAsia" w:cstheme="majorBidi"/>
      <w:b/>
    </w:rPr>
  </w:style>
  <w:style w:type="paragraph" w:styleId="Heading7">
    <w:name w:val="heading 7"/>
    <w:basedOn w:val="Normal"/>
    <w:next w:val="FOFNumbered"/>
    <w:link w:val="Heading7Char"/>
    <w:qFormat/>
    <w:rsid w:val="008D1724"/>
    <w:pPr>
      <w:keepNext/>
      <w:keepLines/>
      <w:numPr>
        <w:ilvl w:val="6"/>
        <w:numId w:val="5"/>
      </w:numPr>
      <w:spacing w:before="120"/>
      <w:outlineLvl w:val="6"/>
    </w:pPr>
    <w:rPr>
      <w:rFonts w:eastAsiaTheme="majorEastAsia" w:cstheme="majorBidi"/>
      <w:b/>
      <w:i/>
      <w:iCs/>
      <w:u w:val="single"/>
    </w:rPr>
  </w:style>
  <w:style w:type="paragraph" w:styleId="Heading8">
    <w:name w:val="heading 8"/>
    <w:basedOn w:val="Normal"/>
    <w:next w:val="Heading9"/>
    <w:link w:val="Heading8Char"/>
    <w:rsid w:val="008D1724"/>
    <w:pPr>
      <w:keepNext/>
      <w:keepLines/>
      <w:numPr>
        <w:ilvl w:val="7"/>
        <w:numId w:val="5"/>
      </w:numPr>
      <w:spacing w:before="120"/>
      <w:outlineLvl w:val="7"/>
    </w:pPr>
    <w:rPr>
      <w:rFonts w:eastAsiaTheme="majorEastAsia" w:cstheme="majorBidi"/>
      <w:b/>
      <w:i/>
      <w:szCs w:val="21"/>
      <w:u w:val="single"/>
    </w:rPr>
  </w:style>
  <w:style w:type="paragraph" w:styleId="Heading9">
    <w:name w:val="heading 9"/>
    <w:basedOn w:val="Normal"/>
    <w:next w:val="FOFNumbered"/>
    <w:link w:val="Heading9Char"/>
    <w:rsid w:val="008D1724"/>
    <w:pPr>
      <w:keepNext/>
      <w:keepLines/>
      <w:numPr>
        <w:ilvl w:val="8"/>
        <w:numId w:val="5"/>
      </w:numPr>
      <w:spacing w:before="120"/>
      <w:outlineLvl w:val="8"/>
    </w:pPr>
    <w:rPr>
      <w:rFonts w:eastAsiaTheme="majorEastAsia" w:cstheme="majorBidi"/>
      <w:b/>
      <w:i/>
      <w:iCs/>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number"/>
    <w:basedOn w:val="Normal"/>
    <w:link w:val="DocketnumberChar"/>
    <w:uiPriority w:val="3"/>
    <w:rsid w:val="007572FC"/>
    <w:pPr>
      <w:spacing w:after="480"/>
      <w:jc w:val="center"/>
    </w:pPr>
    <w:rPr>
      <w:b/>
    </w:rPr>
  </w:style>
  <w:style w:type="table" w:styleId="TableGrid">
    <w:name w:val="Table Grid"/>
    <w:basedOn w:val="TableNormal"/>
    <w:uiPriority w:val="39"/>
    <w:rsid w:val="007572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number Char"/>
    <w:basedOn w:val="DefaultParagraphFont"/>
    <w:link w:val="Docketnumber"/>
    <w:uiPriority w:val="3"/>
    <w:rsid w:val="0080046C"/>
    <w:rPr>
      <w:b/>
    </w:rPr>
  </w:style>
  <w:style w:type="paragraph" w:customStyle="1" w:styleId="Docketstyle">
    <w:name w:val="Docketstyle"/>
    <w:basedOn w:val="Normal"/>
    <w:uiPriority w:val="3"/>
    <w:rsid w:val="001E360C"/>
    <w:rPr>
      <w:b/>
    </w:rPr>
  </w:style>
  <w:style w:type="paragraph" w:customStyle="1" w:styleId="DocketstylePUC">
    <w:name w:val="DocketstylePUC"/>
    <w:basedOn w:val="Docketstyle"/>
    <w:uiPriority w:val="3"/>
    <w:rsid w:val="001E360C"/>
    <w:pPr>
      <w:jc w:val="center"/>
    </w:pPr>
  </w:style>
  <w:style w:type="paragraph" w:customStyle="1" w:styleId="Titleoforder">
    <w:name w:val="Titleoforder"/>
    <w:basedOn w:val="Docketnumber"/>
    <w:link w:val="TitleoforderChar"/>
    <w:uiPriority w:val="3"/>
    <w:rsid w:val="00677B5E"/>
    <w:pPr>
      <w:spacing w:before="480" w:after="360"/>
    </w:pPr>
  </w:style>
  <w:style w:type="paragraph" w:styleId="BodyText">
    <w:name w:val="Body Text"/>
    <w:basedOn w:val="Normal"/>
    <w:link w:val="BodyTextChar"/>
    <w:qFormat/>
    <w:rsid w:val="00677B5E"/>
    <w:pPr>
      <w:spacing w:before="120" w:line="360" w:lineRule="auto"/>
      <w:ind w:firstLine="720"/>
      <w:jc w:val="both"/>
    </w:pPr>
  </w:style>
  <w:style w:type="character" w:customStyle="1" w:styleId="TitleoforderChar">
    <w:name w:val="Titleoforder Char"/>
    <w:basedOn w:val="DocketnumberChar"/>
    <w:link w:val="Titleoforder"/>
    <w:uiPriority w:val="3"/>
    <w:rsid w:val="0080046C"/>
    <w:rPr>
      <w:b/>
    </w:rPr>
  </w:style>
  <w:style w:type="character" w:customStyle="1" w:styleId="BodyTextChar">
    <w:name w:val="Body Text Char"/>
    <w:basedOn w:val="DefaultParagraphFont"/>
    <w:link w:val="BodyText"/>
    <w:rsid w:val="00677B5E"/>
  </w:style>
  <w:style w:type="character" w:customStyle="1" w:styleId="Heading1Char">
    <w:name w:val="Heading 1 Char"/>
    <w:basedOn w:val="DefaultParagraphFont"/>
    <w:link w:val="Heading1"/>
    <w:rsid w:val="00EE5DDA"/>
    <w:rPr>
      <w:rFonts w:eastAsiaTheme="majorEastAsia" w:cstheme="majorBidi"/>
      <w:b/>
      <w:szCs w:val="32"/>
    </w:rPr>
  </w:style>
  <w:style w:type="character" w:customStyle="1" w:styleId="Heading2Char">
    <w:name w:val="Heading 2 Char"/>
    <w:basedOn w:val="DefaultParagraphFont"/>
    <w:link w:val="Heading2"/>
    <w:rsid w:val="0080046C"/>
    <w:rPr>
      <w:rFonts w:eastAsiaTheme="majorEastAsia" w:cstheme="majorBidi"/>
      <w:b/>
      <w:szCs w:val="26"/>
    </w:rPr>
  </w:style>
  <w:style w:type="character" w:customStyle="1" w:styleId="Heading3Char">
    <w:name w:val="Heading 3 Char"/>
    <w:basedOn w:val="DefaultParagraphFont"/>
    <w:link w:val="Heading3"/>
    <w:rsid w:val="0080046C"/>
    <w:rPr>
      <w:rFonts w:eastAsiaTheme="majorEastAsia" w:cstheme="majorBidi"/>
      <w:b/>
    </w:rPr>
  </w:style>
  <w:style w:type="character" w:customStyle="1" w:styleId="Heading4Char">
    <w:name w:val="Heading 4 Char"/>
    <w:basedOn w:val="DefaultParagraphFont"/>
    <w:link w:val="Heading4"/>
    <w:rsid w:val="0080046C"/>
    <w:rPr>
      <w:rFonts w:eastAsiaTheme="majorEastAsia" w:cstheme="majorBidi"/>
      <w:b/>
      <w:iCs/>
    </w:rPr>
  </w:style>
  <w:style w:type="character" w:customStyle="1" w:styleId="Heading5Char">
    <w:name w:val="Heading 5 Char"/>
    <w:basedOn w:val="DefaultParagraphFont"/>
    <w:link w:val="Heading5"/>
    <w:rsid w:val="0080046C"/>
    <w:rPr>
      <w:rFonts w:eastAsiaTheme="majorEastAsia" w:cstheme="majorBidi"/>
      <w:b/>
    </w:rPr>
  </w:style>
  <w:style w:type="character" w:customStyle="1" w:styleId="Heading6Char">
    <w:name w:val="Heading 6 Char"/>
    <w:basedOn w:val="DefaultParagraphFont"/>
    <w:link w:val="Heading6"/>
    <w:rsid w:val="0080046C"/>
    <w:rPr>
      <w:rFonts w:eastAsiaTheme="majorEastAsia" w:cstheme="majorBidi"/>
      <w:b/>
    </w:rPr>
  </w:style>
  <w:style w:type="character" w:customStyle="1" w:styleId="Heading7Char">
    <w:name w:val="Heading 7 Char"/>
    <w:basedOn w:val="DefaultParagraphFont"/>
    <w:link w:val="Heading7"/>
    <w:rsid w:val="008D1724"/>
    <w:rPr>
      <w:rFonts w:eastAsiaTheme="majorEastAsia" w:cstheme="majorBidi"/>
      <w:b/>
      <w:i/>
      <w:iCs/>
      <w:u w:val="single"/>
    </w:rPr>
  </w:style>
  <w:style w:type="character" w:customStyle="1" w:styleId="Heading8Char">
    <w:name w:val="Heading 8 Char"/>
    <w:basedOn w:val="DefaultParagraphFont"/>
    <w:link w:val="Heading8"/>
    <w:rsid w:val="008D1724"/>
    <w:rPr>
      <w:rFonts w:eastAsiaTheme="majorEastAsia" w:cstheme="majorBidi"/>
      <w:b/>
      <w:i/>
      <w:szCs w:val="21"/>
      <w:u w:val="single"/>
    </w:rPr>
  </w:style>
  <w:style w:type="paragraph" w:customStyle="1" w:styleId="FOFCOL">
    <w:name w:val="FOF/COL"/>
    <w:basedOn w:val="BodyText"/>
    <w:link w:val="FOFCOLChar"/>
    <w:uiPriority w:val="2"/>
    <w:qFormat/>
    <w:rsid w:val="001169CA"/>
    <w:pPr>
      <w:ind w:left="720" w:hanging="720"/>
    </w:pPr>
    <w:rPr>
      <w:rFonts w:eastAsia="Times New Roman"/>
      <w:snapToGrid w:val="0"/>
      <w:szCs w:val="20"/>
    </w:rPr>
  </w:style>
  <w:style w:type="paragraph" w:customStyle="1" w:styleId="FOFNumbered">
    <w:name w:val="FOF Numbered"/>
    <w:basedOn w:val="FOFCOL"/>
    <w:link w:val="FOFNumberedChar"/>
    <w:uiPriority w:val="2"/>
    <w:qFormat/>
    <w:rsid w:val="001169CA"/>
    <w:pPr>
      <w:numPr>
        <w:numId w:val="3"/>
      </w:numPr>
    </w:pPr>
  </w:style>
  <w:style w:type="paragraph" w:customStyle="1" w:styleId="COLNumbered">
    <w:name w:val="COL Numbered"/>
    <w:basedOn w:val="FOFNumbered"/>
    <w:uiPriority w:val="2"/>
    <w:qFormat/>
    <w:rsid w:val="001169CA"/>
    <w:pPr>
      <w:numPr>
        <w:numId w:val="6"/>
      </w:numPr>
      <w:ind w:hanging="720"/>
    </w:pPr>
  </w:style>
  <w:style w:type="paragraph" w:customStyle="1" w:styleId="OrderingNumbered">
    <w:name w:val="Ordering Numbered"/>
    <w:basedOn w:val="FOFNumbered"/>
    <w:link w:val="OrderingNumberedChar"/>
    <w:uiPriority w:val="4"/>
    <w:semiHidden/>
    <w:unhideWhenUsed/>
    <w:rsid w:val="001169CA"/>
    <w:pPr>
      <w:numPr>
        <w:numId w:val="0"/>
      </w:numPr>
      <w:tabs>
        <w:tab w:val="num" w:pos="360"/>
      </w:tabs>
    </w:pPr>
  </w:style>
  <w:style w:type="character" w:customStyle="1" w:styleId="Heading9Char">
    <w:name w:val="Heading 9 Char"/>
    <w:basedOn w:val="DefaultParagraphFont"/>
    <w:link w:val="Heading9"/>
    <w:rsid w:val="008D1724"/>
    <w:rPr>
      <w:rFonts w:eastAsiaTheme="majorEastAsia" w:cstheme="majorBidi"/>
      <w:b/>
      <w:i/>
      <w:iCs/>
      <w:szCs w:val="21"/>
      <w:u w:val="single"/>
    </w:rPr>
  </w:style>
  <w:style w:type="paragraph" w:styleId="BlockText">
    <w:name w:val="Block Text"/>
    <w:basedOn w:val="Normal"/>
    <w:rsid w:val="00EE5DDA"/>
    <w:pPr>
      <w:spacing w:after="120"/>
      <w:ind w:left="720" w:right="720"/>
      <w:jc w:val="both"/>
    </w:pPr>
    <w:rPr>
      <w:rFonts w:eastAsiaTheme="minorEastAsia" w:cstheme="minorBidi"/>
      <w:iCs/>
    </w:rPr>
  </w:style>
  <w:style w:type="paragraph" w:styleId="BodyText2">
    <w:name w:val="Body Text 2"/>
    <w:basedOn w:val="BodyText"/>
    <w:next w:val="BodyText"/>
    <w:link w:val="BodyText2Char"/>
    <w:rsid w:val="001169CA"/>
    <w:pPr>
      <w:ind w:firstLine="0"/>
    </w:pPr>
  </w:style>
  <w:style w:type="character" w:customStyle="1" w:styleId="BodyText2Char">
    <w:name w:val="Body Text 2 Char"/>
    <w:basedOn w:val="DefaultParagraphFont"/>
    <w:link w:val="BodyText2"/>
    <w:rsid w:val="0080046C"/>
  </w:style>
  <w:style w:type="paragraph" w:customStyle="1" w:styleId="Signatures">
    <w:name w:val="Signatures"/>
    <w:basedOn w:val="Normal"/>
    <w:link w:val="SignaturesChar"/>
    <w:uiPriority w:val="4"/>
    <w:rsid w:val="00160DCD"/>
    <w:pPr>
      <w:keepLines/>
      <w:ind w:left="3744"/>
    </w:pPr>
    <w:rPr>
      <w:b/>
    </w:rPr>
  </w:style>
  <w:style w:type="paragraph" w:customStyle="1" w:styleId="Dateline">
    <w:name w:val="Dateline"/>
    <w:basedOn w:val="Normal"/>
    <w:link w:val="DatelineChar"/>
    <w:uiPriority w:val="3"/>
    <w:rsid w:val="00FA1E83"/>
    <w:pPr>
      <w:keepNext/>
      <w:ind w:left="720"/>
    </w:pPr>
    <w:rPr>
      <w:b/>
    </w:rPr>
  </w:style>
  <w:style w:type="character" w:customStyle="1" w:styleId="SignaturesChar">
    <w:name w:val="Signatures Char"/>
    <w:basedOn w:val="DefaultParagraphFont"/>
    <w:link w:val="Signatures"/>
    <w:uiPriority w:val="4"/>
    <w:rsid w:val="0080046C"/>
    <w:rPr>
      <w:b/>
    </w:rPr>
  </w:style>
  <w:style w:type="paragraph" w:customStyle="1" w:styleId="EndMatter">
    <w:name w:val="End Matter"/>
    <w:basedOn w:val="Normal"/>
    <w:link w:val="EndMatterChar"/>
    <w:uiPriority w:val="3"/>
    <w:rsid w:val="0062202F"/>
    <w:rPr>
      <w:sz w:val="20"/>
      <w:szCs w:val="20"/>
    </w:rPr>
  </w:style>
  <w:style w:type="character" w:customStyle="1" w:styleId="DatelineChar">
    <w:name w:val="Dateline Char"/>
    <w:basedOn w:val="DefaultParagraphFont"/>
    <w:link w:val="Dateline"/>
    <w:uiPriority w:val="3"/>
    <w:rsid w:val="00FA1E83"/>
    <w:rPr>
      <w:b/>
    </w:rPr>
  </w:style>
  <w:style w:type="character" w:customStyle="1" w:styleId="EndMatterChar">
    <w:name w:val="End Matter Char"/>
    <w:basedOn w:val="DefaultParagraphFont"/>
    <w:link w:val="EndMatter"/>
    <w:uiPriority w:val="3"/>
    <w:rsid w:val="0080046C"/>
    <w:rPr>
      <w:sz w:val="20"/>
      <w:szCs w:val="20"/>
    </w:rPr>
  </w:style>
  <w:style w:type="paragraph" w:styleId="FootnoteText">
    <w:name w:val="footnote text"/>
    <w:basedOn w:val="Normal"/>
    <w:link w:val="FootnoteTextChar"/>
    <w:uiPriority w:val="99"/>
    <w:rsid w:val="008D1724"/>
    <w:pPr>
      <w:ind w:firstLine="720"/>
    </w:pPr>
    <w:rPr>
      <w:sz w:val="20"/>
      <w:szCs w:val="20"/>
    </w:rPr>
  </w:style>
  <w:style w:type="character" w:customStyle="1" w:styleId="FootnoteTextChar">
    <w:name w:val="Footnote Text Char"/>
    <w:basedOn w:val="DefaultParagraphFont"/>
    <w:link w:val="FootnoteText"/>
    <w:uiPriority w:val="99"/>
    <w:rsid w:val="008D1724"/>
    <w:rPr>
      <w:sz w:val="20"/>
      <w:szCs w:val="20"/>
    </w:rPr>
  </w:style>
  <w:style w:type="character" w:styleId="FootnoteReference">
    <w:name w:val="footnote reference"/>
    <w:basedOn w:val="DefaultParagraphFont"/>
    <w:uiPriority w:val="99"/>
    <w:rsid w:val="00D03394"/>
    <w:rPr>
      <w:vertAlign w:val="superscript"/>
    </w:rPr>
  </w:style>
  <w:style w:type="paragraph" w:customStyle="1" w:styleId="BlockTextEnd">
    <w:name w:val="Block Text End"/>
    <w:basedOn w:val="BlockText"/>
    <w:link w:val="BlockTextEndChar"/>
    <w:rsid w:val="00EE5DDA"/>
    <w:pPr>
      <w:spacing w:after="240"/>
    </w:pPr>
  </w:style>
  <w:style w:type="paragraph" w:customStyle="1" w:styleId="OrderingParagraph">
    <w:name w:val="Ordering Paragraph"/>
    <w:basedOn w:val="FOFNumbered"/>
    <w:link w:val="OrderingParagraphChar"/>
    <w:uiPriority w:val="2"/>
    <w:qFormat/>
    <w:rsid w:val="00A035EA"/>
    <w:pPr>
      <w:numPr>
        <w:numId w:val="7"/>
      </w:numPr>
    </w:pPr>
  </w:style>
  <w:style w:type="character" w:customStyle="1" w:styleId="BlockTextEndChar">
    <w:name w:val="Block Text End Char"/>
    <w:basedOn w:val="BodyTextChar"/>
    <w:link w:val="BlockTextEnd"/>
    <w:rsid w:val="00EE5DDA"/>
    <w:rPr>
      <w:rFonts w:eastAsiaTheme="minorEastAsia" w:cstheme="minorBidi"/>
      <w:iCs/>
    </w:rPr>
  </w:style>
  <w:style w:type="paragraph" w:styleId="BalloonText">
    <w:name w:val="Balloon Text"/>
    <w:basedOn w:val="Normal"/>
    <w:link w:val="BalloonTextChar"/>
    <w:uiPriority w:val="99"/>
    <w:semiHidden/>
    <w:unhideWhenUsed/>
    <w:rsid w:val="009C1919"/>
    <w:rPr>
      <w:rFonts w:ascii="Segoe UI" w:hAnsi="Segoe UI" w:cs="Segoe UI"/>
      <w:sz w:val="18"/>
      <w:szCs w:val="18"/>
    </w:rPr>
  </w:style>
  <w:style w:type="character" w:customStyle="1" w:styleId="FOFCOLChar">
    <w:name w:val="FOF/COL Char"/>
    <w:basedOn w:val="BodyTextChar"/>
    <w:link w:val="FOFCOL"/>
    <w:uiPriority w:val="2"/>
    <w:rsid w:val="0080046C"/>
    <w:rPr>
      <w:rFonts w:eastAsia="Times New Roman"/>
      <w:snapToGrid w:val="0"/>
      <w:szCs w:val="20"/>
    </w:rPr>
  </w:style>
  <w:style w:type="character" w:customStyle="1" w:styleId="FOFNumberedChar">
    <w:name w:val="FOF Numbered Char"/>
    <w:basedOn w:val="FOFCOLChar"/>
    <w:link w:val="FOFNumbered"/>
    <w:uiPriority w:val="2"/>
    <w:rsid w:val="0080046C"/>
    <w:rPr>
      <w:rFonts w:eastAsia="Times New Roman"/>
      <w:snapToGrid w:val="0"/>
      <w:szCs w:val="20"/>
    </w:rPr>
  </w:style>
  <w:style w:type="character" w:customStyle="1" w:styleId="OrderingNumberedChar">
    <w:name w:val="Ordering Numbered Char"/>
    <w:basedOn w:val="FOFNumberedChar"/>
    <w:link w:val="OrderingNumbered"/>
    <w:uiPriority w:val="4"/>
    <w:semiHidden/>
    <w:rsid w:val="0080046C"/>
    <w:rPr>
      <w:rFonts w:eastAsia="Times New Roman"/>
      <w:snapToGrid w:val="0"/>
      <w:szCs w:val="20"/>
    </w:rPr>
  </w:style>
  <w:style w:type="character" w:customStyle="1" w:styleId="OrderingParagraphChar">
    <w:name w:val="Ordering Paragraph Char"/>
    <w:basedOn w:val="OrderingNumberedChar"/>
    <w:link w:val="OrderingParagraph"/>
    <w:uiPriority w:val="2"/>
    <w:rsid w:val="0080046C"/>
    <w:rPr>
      <w:rFonts w:eastAsia="Times New Roman"/>
      <w:snapToGrid w:val="0"/>
      <w:szCs w:val="20"/>
    </w:rPr>
  </w:style>
  <w:style w:type="character" w:customStyle="1" w:styleId="BalloonTextChar">
    <w:name w:val="Balloon Text Char"/>
    <w:basedOn w:val="DefaultParagraphFont"/>
    <w:link w:val="BalloonText"/>
    <w:uiPriority w:val="99"/>
    <w:semiHidden/>
    <w:rsid w:val="009C1919"/>
    <w:rPr>
      <w:rFonts w:ascii="Segoe UI" w:hAnsi="Segoe UI" w:cs="Segoe UI"/>
      <w:sz w:val="18"/>
      <w:szCs w:val="18"/>
    </w:rPr>
  </w:style>
  <w:style w:type="paragraph" w:styleId="Header">
    <w:name w:val="header"/>
    <w:basedOn w:val="Normal"/>
    <w:link w:val="HeaderChar"/>
    <w:uiPriority w:val="99"/>
    <w:unhideWhenUsed/>
    <w:rsid w:val="00ED04FC"/>
    <w:pPr>
      <w:tabs>
        <w:tab w:val="center" w:pos="4680"/>
        <w:tab w:val="right" w:pos="9360"/>
      </w:tabs>
    </w:pPr>
    <w:rPr>
      <w:b/>
      <w:sz w:val="22"/>
    </w:rPr>
  </w:style>
  <w:style w:type="character" w:customStyle="1" w:styleId="HeaderChar">
    <w:name w:val="Header Char"/>
    <w:basedOn w:val="DefaultParagraphFont"/>
    <w:link w:val="Header"/>
    <w:uiPriority w:val="99"/>
    <w:rsid w:val="00ED04FC"/>
    <w:rPr>
      <w:b/>
      <w:sz w:val="22"/>
    </w:rPr>
  </w:style>
  <w:style w:type="paragraph" w:styleId="Footer">
    <w:name w:val="footer"/>
    <w:basedOn w:val="Normal"/>
    <w:link w:val="FooterChar"/>
    <w:uiPriority w:val="99"/>
    <w:unhideWhenUsed/>
    <w:rsid w:val="00ED04FC"/>
    <w:pPr>
      <w:tabs>
        <w:tab w:val="center" w:pos="4680"/>
        <w:tab w:val="right" w:pos="9360"/>
      </w:tabs>
    </w:pPr>
  </w:style>
  <w:style w:type="character" w:customStyle="1" w:styleId="FooterChar">
    <w:name w:val="Footer Char"/>
    <w:basedOn w:val="DefaultParagraphFont"/>
    <w:link w:val="Footer"/>
    <w:uiPriority w:val="99"/>
    <w:rsid w:val="00ED04FC"/>
  </w:style>
  <w:style w:type="paragraph" w:styleId="ListParagraph">
    <w:name w:val="List Paragraph"/>
    <w:basedOn w:val="Normal"/>
    <w:uiPriority w:val="34"/>
    <w:qFormat/>
    <w:rsid w:val="005749D6"/>
    <w:pPr>
      <w:widowControl w:val="0"/>
      <w:autoSpaceDE w:val="0"/>
      <w:autoSpaceDN w:val="0"/>
      <w:adjustRightInd w:val="0"/>
      <w:ind w:left="720"/>
      <w:contextualSpacing/>
    </w:pPr>
    <w:rPr>
      <w:rFonts w:eastAsiaTheme="minorEastAsia"/>
    </w:rPr>
  </w:style>
  <w:style w:type="paragraph" w:customStyle="1" w:styleId="a">
    <w:name w:val="§"/>
    <w:rsid w:val="005D45DF"/>
    <w:pPr>
      <w:tabs>
        <w:tab w:val="left" w:pos="720"/>
        <w:tab w:val="left" w:pos="1440"/>
        <w:tab w:val="left" w:pos="2160"/>
        <w:tab w:val="left" w:pos="2880"/>
        <w:tab w:val="left" w:pos="4680"/>
        <w:tab w:val="left" w:pos="5760"/>
        <w:tab w:val="left" w:pos="6912"/>
      </w:tabs>
      <w:spacing w:after="0" w:line="360" w:lineRule="exact"/>
      <w:jc w:val="both"/>
    </w:pPr>
    <w:rPr>
      <w:rFonts w:ascii="Letter Gothic" w:eastAsia="Times New Roman" w:hAnsi="Letter Gothic"/>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Q:\CADM\Word%20Templates\order2013.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DE5E1A-743E-4132-968E-22D33B8906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order2013</Template>
  <TotalTime>1648</TotalTime>
  <Pages>5</Pages>
  <Words>1241</Words>
  <Characters>7080</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8305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Shockey, Kathy</dc:creator>
  <cp:keywords/>
  <dc:description/>
  <cp:lastModifiedBy>Goodson, Susan</cp:lastModifiedBy>
  <cp:revision>12</cp:revision>
  <cp:lastPrinted>2017-09-19T17:57:00Z</cp:lastPrinted>
  <dcterms:created xsi:type="dcterms:W3CDTF">2017-09-14T16:17:00Z</dcterms:created>
  <dcterms:modified xsi:type="dcterms:W3CDTF">2017-09-19T20:03:00Z</dcterms:modified>
</cp:coreProperties>
</file>